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C5D050" w14:textId="117A8626" w:rsidR="00A22FC8" w:rsidRPr="0055380D" w:rsidRDefault="00A22FC8" w:rsidP="00A22FC8">
      <w:pPr>
        <w:pStyle w:val="NoSpacing"/>
        <w:jc w:val="right"/>
      </w:pPr>
      <w:r w:rsidRPr="0055380D">
        <w:t>Name: __________________</w:t>
      </w:r>
    </w:p>
    <w:p w14:paraId="24791648" w14:textId="760CD8A2" w:rsidR="00A22FC8" w:rsidRPr="0055380D" w:rsidRDefault="00A22FC8" w:rsidP="00A22FC8">
      <w:pPr>
        <w:pStyle w:val="NoSpacing"/>
        <w:jc w:val="right"/>
      </w:pPr>
      <w:r w:rsidRPr="0055380D">
        <w:t>Period: __________________</w:t>
      </w:r>
    </w:p>
    <w:p w14:paraId="65DFBF47" w14:textId="0FA3612E" w:rsidR="0099427E" w:rsidRDefault="00725459" w:rsidP="0099427E">
      <w:pPr>
        <w:pStyle w:val="Title"/>
      </w:pPr>
      <w:r>
        <w:t>Topo Mapping and Land Leveling</w:t>
      </w:r>
    </w:p>
    <w:p w14:paraId="29FB7ED9" w14:textId="77777777" w:rsidR="00725459" w:rsidRPr="00404D3C" w:rsidRDefault="00725459">
      <w:pPr>
        <w:numPr>
          <w:ilvl w:val="0"/>
          <w:numId w:val="1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What is Topography Mapping?</w:t>
      </w:r>
    </w:p>
    <w:p w14:paraId="303E0B59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574617DE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370E84E1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430C6E6D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4EF51866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The process of determining the station elevation remains the same. </w:t>
      </w:r>
    </w:p>
    <w:p w14:paraId="2BB5E1DD" w14:textId="77777777" w:rsidR="00725459" w:rsidRPr="00404D3C" w:rsidRDefault="00725459" w:rsidP="00725459">
      <w:p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70E25122" wp14:editId="354F839B">
            <wp:simplePos x="0" y="0"/>
            <wp:positionH relativeFrom="column">
              <wp:posOffset>3319463</wp:posOffset>
            </wp:positionH>
            <wp:positionV relativeFrom="page">
              <wp:posOffset>2614613</wp:posOffset>
            </wp:positionV>
            <wp:extent cx="3405505" cy="2225040"/>
            <wp:effectExtent l="0" t="0" r="4445" b="3810"/>
            <wp:wrapSquare wrapText="bothSides"/>
            <wp:docPr id="3074" name="Picture 2" descr="Topographic Maps | Creek Connections | Allegheny College">
              <a:extLst xmlns:a="http://schemas.openxmlformats.org/drawingml/2006/main">
                <a:ext uri="{FF2B5EF4-FFF2-40B4-BE49-F238E27FC236}">
                  <a16:creationId xmlns:a16="http://schemas.microsoft.com/office/drawing/2014/main" id="{ABD74E51-BC42-438E-8A71-26B9EDD94B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Topographic Maps | Creek Connections | Allegheny College">
                      <a:extLst>
                        <a:ext uri="{FF2B5EF4-FFF2-40B4-BE49-F238E27FC236}">
                          <a16:creationId xmlns:a16="http://schemas.microsoft.com/office/drawing/2014/main" id="{ABD74E51-BC42-438E-8A71-26B9EDD94B7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505" cy="222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6A8D5" w14:textId="77777777" w:rsidR="00725459" w:rsidRPr="00404D3C" w:rsidRDefault="00725459">
      <w:pPr>
        <w:pStyle w:val="ListParagraph"/>
        <w:numPr>
          <w:ilvl w:val="0"/>
          <w:numId w:val="1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Examples</w:t>
      </w:r>
    </w:p>
    <w:p w14:paraId="43A7F382" w14:textId="77777777" w:rsidR="00725459" w:rsidRPr="00404D3C" w:rsidRDefault="00725459">
      <w:pPr>
        <w:pStyle w:val="ListParagraph"/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1D358D15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2A7223B7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77D0E916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248AE762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7FDB4DC6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1B43A775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0D7BF72B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4678ADB2" wp14:editId="1EAC5E15">
            <wp:simplePos x="0" y="0"/>
            <wp:positionH relativeFrom="column">
              <wp:posOffset>3319463</wp:posOffset>
            </wp:positionH>
            <wp:positionV relativeFrom="page">
              <wp:posOffset>4900613</wp:posOffset>
            </wp:positionV>
            <wp:extent cx="3453765" cy="2334895"/>
            <wp:effectExtent l="0" t="0" r="0" b="8255"/>
            <wp:wrapSquare wrapText="bothSides"/>
            <wp:docPr id="6" name="Picture 4" descr="sample elevation data">
              <a:extLst xmlns:a="http://schemas.openxmlformats.org/drawingml/2006/main">
                <a:ext uri="{FF2B5EF4-FFF2-40B4-BE49-F238E27FC236}">
                  <a16:creationId xmlns:a16="http://schemas.microsoft.com/office/drawing/2014/main" id="{3A2B9C39-7E71-4B7B-B88A-AB8C2C9E81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4" descr="sample elevation data">
                      <a:extLst>
                        <a:ext uri="{FF2B5EF4-FFF2-40B4-BE49-F238E27FC236}">
                          <a16:creationId xmlns:a16="http://schemas.microsoft.com/office/drawing/2014/main" id="{3A2B9C39-7E71-4B7B-B88A-AB8C2C9E81A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453765" cy="2334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C5E0EB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2D528F55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5351824D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79009651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2693932B" w14:textId="77777777" w:rsidR="00725459" w:rsidRPr="00404D3C" w:rsidRDefault="00725459">
      <w:pPr>
        <w:pStyle w:val="ListParagraph"/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0681A846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37213C21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55A20BFE" wp14:editId="44B2EA3D">
            <wp:simplePos x="0" y="0"/>
            <wp:positionH relativeFrom="column">
              <wp:posOffset>2624138</wp:posOffset>
            </wp:positionH>
            <wp:positionV relativeFrom="page">
              <wp:posOffset>7281863</wp:posOffset>
            </wp:positionV>
            <wp:extent cx="4085590" cy="1943100"/>
            <wp:effectExtent l="0" t="0" r="0" b="0"/>
            <wp:wrapSquare wrapText="bothSides"/>
            <wp:docPr id="1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6FAED9A6-4440-4DC9-B7A6-D648E995E6A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6FAED9A6-4440-4DC9-B7A6-D648E995E6A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408559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0C8865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28D94C55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335210DA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6E5D48F8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0BC540C4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29525D9F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57DE5C00" w14:textId="77777777" w:rsidR="00725459" w:rsidRPr="00404D3C" w:rsidRDefault="00725459">
      <w:pPr>
        <w:pStyle w:val="ListParagraph"/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087C5188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2450869B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4048A4A0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1ED0ED45" wp14:editId="502B3201">
            <wp:simplePos x="0" y="0"/>
            <wp:positionH relativeFrom="column">
              <wp:posOffset>3452495</wp:posOffset>
            </wp:positionH>
            <wp:positionV relativeFrom="page">
              <wp:posOffset>457200</wp:posOffset>
            </wp:positionV>
            <wp:extent cx="3233420" cy="2140585"/>
            <wp:effectExtent l="0" t="0" r="5080" b="0"/>
            <wp:wrapSquare wrapText="bothSides"/>
            <wp:docPr id="2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74224E2E-1425-485B-942B-870CEE109EC6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74224E2E-1425-485B-942B-870CEE109EC6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3233420" cy="2140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E0706E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664611C9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29254674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160CA257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7DBCA10B" w14:textId="77777777" w:rsidR="00725459" w:rsidRPr="00404D3C" w:rsidRDefault="00725459">
      <w:pPr>
        <w:pStyle w:val="ListParagraph"/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487B211A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36B1B0E5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242A2436" wp14:editId="7FBBE8E8">
            <wp:simplePos x="0" y="0"/>
            <wp:positionH relativeFrom="column">
              <wp:posOffset>3447415</wp:posOffset>
            </wp:positionH>
            <wp:positionV relativeFrom="page">
              <wp:posOffset>2667000</wp:posOffset>
            </wp:positionV>
            <wp:extent cx="3150235" cy="2138045"/>
            <wp:effectExtent l="0" t="0" r="0" b="0"/>
            <wp:wrapSquare wrapText="bothSides"/>
            <wp:docPr id="3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81C0D8B4-0E03-45E4-AE7D-5F616A6FCA5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81C0D8B4-0E03-45E4-AE7D-5F616A6FCA5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3150235" cy="2138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DC21D9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6D0B67CF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699A5234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60508535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0C1326D0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55C4A3E5" w14:textId="77777777" w:rsidR="00725459" w:rsidRPr="00404D3C" w:rsidRDefault="00725459">
      <w:pPr>
        <w:pStyle w:val="ListParagraph"/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73D07A14" w14:textId="77777777" w:rsidR="00725459" w:rsidRPr="00404D3C" w:rsidRDefault="00725459" w:rsidP="00725459">
      <w:pPr>
        <w:spacing w:line="276" w:lineRule="auto"/>
        <w:ind w:left="1080"/>
        <w:rPr>
          <w:rFonts w:cstheme="minorHAnsi"/>
          <w:sz w:val="24"/>
          <w:szCs w:val="24"/>
        </w:rPr>
      </w:pPr>
    </w:p>
    <w:p w14:paraId="1FE85511" w14:textId="77777777" w:rsidR="00725459" w:rsidRPr="00404D3C" w:rsidRDefault="00725459" w:rsidP="00725459">
      <w:pPr>
        <w:spacing w:line="276" w:lineRule="auto"/>
        <w:ind w:left="1080"/>
        <w:rPr>
          <w:rFonts w:cstheme="minorHAnsi"/>
          <w:sz w:val="24"/>
          <w:szCs w:val="24"/>
        </w:rPr>
      </w:pPr>
    </w:p>
    <w:p w14:paraId="2F143422" w14:textId="77777777" w:rsidR="00725459" w:rsidRPr="00404D3C" w:rsidRDefault="00725459" w:rsidP="00725459">
      <w:pPr>
        <w:spacing w:line="276" w:lineRule="auto"/>
        <w:ind w:left="1080"/>
        <w:rPr>
          <w:rFonts w:cstheme="minorHAnsi"/>
          <w:sz w:val="24"/>
          <w:szCs w:val="24"/>
        </w:rPr>
      </w:pPr>
    </w:p>
    <w:p w14:paraId="3520D6B7" w14:textId="77777777" w:rsidR="00725459" w:rsidRPr="00404D3C" w:rsidRDefault="00725459" w:rsidP="00725459">
      <w:pPr>
        <w:spacing w:line="276" w:lineRule="auto"/>
        <w:ind w:left="1080"/>
        <w:rPr>
          <w:rFonts w:cstheme="minorHAnsi"/>
          <w:sz w:val="24"/>
          <w:szCs w:val="24"/>
        </w:rPr>
      </w:pPr>
    </w:p>
    <w:p w14:paraId="47DA0691" w14:textId="77777777" w:rsidR="00725459" w:rsidRPr="00404D3C" w:rsidRDefault="00725459" w:rsidP="00725459">
      <w:pPr>
        <w:spacing w:line="276" w:lineRule="auto"/>
        <w:ind w:left="1080"/>
        <w:rPr>
          <w:rFonts w:cstheme="minorHAnsi"/>
          <w:sz w:val="24"/>
          <w:szCs w:val="24"/>
        </w:rPr>
      </w:pPr>
    </w:p>
    <w:p w14:paraId="123ACB96" w14:textId="77777777" w:rsidR="00725459" w:rsidRPr="00404D3C" w:rsidRDefault="00725459" w:rsidP="00725459">
      <w:pPr>
        <w:spacing w:line="276" w:lineRule="auto"/>
        <w:ind w:left="1080"/>
        <w:rPr>
          <w:rFonts w:cstheme="minorHAnsi"/>
          <w:sz w:val="24"/>
          <w:szCs w:val="24"/>
        </w:rPr>
      </w:pPr>
    </w:p>
    <w:p w14:paraId="74A0E3F9" w14:textId="77777777" w:rsidR="00725459" w:rsidRPr="00404D3C" w:rsidRDefault="00725459" w:rsidP="00725459">
      <w:pPr>
        <w:spacing w:line="276" w:lineRule="auto"/>
        <w:ind w:left="1080"/>
        <w:rPr>
          <w:rFonts w:cstheme="minorHAnsi"/>
          <w:sz w:val="24"/>
          <w:szCs w:val="24"/>
        </w:rPr>
      </w:pPr>
    </w:p>
    <w:p w14:paraId="5B56C749" w14:textId="77777777" w:rsidR="00725459" w:rsidRPr="00404D3C" w:rsidRDefault="00725459">
      <w:pPr>
        <w:numPr>
          <w:ilvl w:val="0"/>
          <w:numId w:val="1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Uses in Agriculture</w:t>
      </w:r>
    </w:p>
    <w:p w14:paraId="2B2810DD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6E2FC72" wp14:editId="2CFB9E79">
                <wp:simplePos x="0" y="0"/>
                <wp:positionH relativeFrom="column">
                  <wp:posOffset>4924425</wp:posOffset>
                </wp:positionH>
                <wp:positionV relativeFrom="page">
                  <wp:posOffset>5819775</wp:posOffset>
                </wp:positionV>
                <wp:extent cx="1760220" cy="547370"/>
                <wp:effectExtent l="38100" t="0" r="11430" b="995680"/>
                <wp:wrapNone/>
                <wp:docPr id="9" name="Callout: Double Bent Line with No Border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BA02BF2A-9673-4047-AE12-FEB391D5D81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0220" cy="547370"/>
                        </a:xfrm>
                        <a:prstGeom prst="callout3">
                          <a:avLst>
                            <a:gd name="adj1" fmla="val 100573"/>
                            <a:gd name="adj2" fmla="val 47581"/>
                            <a:gd name="adj3" fmla="val 150037"/>
                            <a:gd name="adj4" fmla="val 47041"/>
                            <a:gd name="adj5" fmla="val 151983"/>
                            <a:gd name="adj6" fmla="val 46458"/>
                            <a:gd name="adj7" fmla="val 268623"/>
                            <a:gd name="adj8" fmla="val -658"/>
                          </a:avLst>
                        </a:prstGeom>
                        <a:ln w="50800"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224005" w14:textId="77777777" w:rsidR="00725459" w:rsidRPr="00757562" w:rsidRDefault="00725459" w:rsidP="0072545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757562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</w:rPr>
                              <w:t>Unlevel Field</w:t>
                            </w:r>
                            <w:r w:rsidRPr="00757562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</w:rPr>
                              <w:br/>
                              <w:t>Checks Follow Natural Contours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E2FC72" id="_x0000_t43" coordsize="21600,21600" o:spt="43" adj="23400,24400,25200,21600,25200,4050,23400,4050" path="m@0@1l@2@3@4@5@6@7nfem,l21600,r,21600l,21600ns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  <v:f eqn="val #6"/>
                  <v:f eqn="val #7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  <v:h position="#6,#7"/>
                </v:handles>
                <o:callout v:ext="edit" type="threeSegment" on="t" textborder="f"/>
              </v:shapetype>
              <v:shape id="Callout: Double Bent Line with No Border 8" o:spid="_x0000_s1026" type="#_x0000_t43" style="position:absolute;left:0;text-align:left;margin-left:387.75pt;margin-top:458.25pt;width:138.6pt;height:43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" adj="-142,58023,10035,32828,10161,32408,10277,21724" fillcolor="#4472c4 [3204]" strokecolor="#1f3763 [1604]" strokeweight="4pt">
                <v:stroke startarrow="block"/>
                <v:textbox>
                  <w:txbxContent>
                    <w:p w14:paraId="46224005" w14:textId="77777777" w:rsidR="00725459" w:rsidRPr="00757562" w:rsidRDefault="00725459" w:rsidP="00725459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757562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</w:rPr>
                        <w:t>Unlevel Field</w:t>
                      </w:r>
                      <w:r w:rsidRPr="00757562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</w:rPr>
                        <w:br/>
                        <w:t>Checks Follow Natural Contours</w:t>
                      </w:r>
                    </w:p>
                  </w:txbxContent>
                </v:textbox>
                <o:callout v:ext="edit" minusy="t"/>
                <w10:wrap anchory="page"/>
              </v:shape>
            </w:pict>
          </mc:Fallback>
        </mc:AlternateContent>
      </w:r>
      <w:r w:rsidRPr="00404D3C">
        <w:rPr>
          <w:rFonts w:cstheme="minorHAnsi"/>
          <w:sz w:val="24"/>
          <w:szCs w:val="24"/>
        </w:rPr>
        <w:t>Land Leveling for Irrigation</w:t>
      </w:r>
    </w:p>
    <w:p w14:paraId="3B1BC3DB" w14:textId="77777777" w:rsidR="00725459" w:rsidRPr="00404D3C" w:rsidRDefault="00725459">
      <w:pPr>
        <w:numPr>
          <w:ilvl w:val="2"/>
          <w:numId w:val="2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33356CAB" w14:textId="77777777" w:rsidR="00725459" w:rsidRPr="00404D3C" w:rsidRDefault="00725459">
      <w:pPr>
        <w:numPr>
          <w:ilvl w:val="2"/>
          <w:numId w:val="2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2396BA3C" w14:textId="77777777" w:rsidR="00725459" w:rsidRPr="00404D3C" w:rsidRDefault="00725459" w:rsidP="00725459">
      <w:pPr>
        <w:spacing w:line="276" w:lineRule="auto"/>
        <w:ind w:left="1440"/>
        <w:rPr>
          <w:rFonts w:cstheme="minorHAnsi"/>
          <w:sz w:val="24"/>
          <w:szCs w:val="24"/>
        </w:rPr>
      </w:pPr>
    </w:p>
    <w:p w14:paraId="687348AA" w14:textId="77777777" w:rsidR="00725459" w:rsidRPr="00404D3C" w:rsidRDefault="00725459" w:rsidP="00725459">
      <w:pPr>
        <w:spacing w:line="276" w:lineRule="auto"/>
        <w:ind w:left="1440"/>
        <w:rPr>
          <w:rFonts w:cstheme="minorHAnsi"/>
          <w:sz w:val="24"/>
          <w:szCs w:val="24"/>
        </w:rPr>
      </w:pPr>
    </w:p>
    <w:p w14:paraId="29B79CCB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Rice Checks </w:t>
      </w:r>
    </w:p>
    <w:p w14:paraId="0406D4F7" w14:textId="77777777" w:rsidR="00725459" w:rsidRPr="00404D3C" w:rsidRDefault="00725459">
      <w:pPr>
        <w:numPr>
          <w:ilvl w:val="2"/>
          <w:numId w:val="3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1524CA92" w14:textId="77777777" w:rsidR="00725459" w:rsidRPr="00404D3C" w:rsidRDefault="00725459" w:rsidP="00725459">
      <w:pPr>
        <w:spacing w:line="276" w:lineRule="auto"/>
        <w:ind w:left="1440"/>
        <w:rPr>
          <w:rFonts w:cstheme="minorHAnsi"/>
          <w:sz w:val="24"/>
          <w:szCs w:val="24"/>
        </w:rPr>
      </w:pPr>
    </w:p>
    <w:p w14:paraId="3F7BF76A" w14:textId="77777777" w:rsidR="00725459" w:rsidRPr="00404D3C" w:rsidRDefault="00725459" w:rsidP="00725459">
      <w:pPr>
        <w:spacing w:line="276" w:lineRule="auto"/>
        <w:ind w:left="1440"/>
        <w:rPr>
          <w:rFonts w:cstheme="minorHAnsi"/>
          <w:sz w:val="24"/>
          <w:szCs w:val="24"/>
        </w:rPr>
      </w:pPr>
    </w:p>
    <w:p w14:paraId="11CF7614" w14:textId="77777777" w:rsidR="00725459" w:rsidRPr="00404D3C" w:rsidRDefault="00725459">
      <w:pPr>
        <w:numPr>
          <w:ilvl w:val="2"/>
          <w:numId w:val="3"/>
        </w:numPr>
        <w:spacing w:line="276" w:lineRule="auto"/>
        <w:ind w:left="1440" w:hanging="36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Checks are small ridges that hold the water and must be at a fixed elevation.</w:t>
      </w:r>
    </w:p>
    <w:p w14:paraId="5EF18533" w14:textId="77777777" w:rsidR="00725459" w:rsidRPr="00404D3C" w:rsidRDefault="00725459" w:rsidP="00725459">
      <w:pPr>
        <w:spacing w:line="276" w:lineRule="auto"/>
        <w:ind w:left="1440"/>
        <w:rPr>
          <w:rFonts w:cstheme="minorHAnsi"/>
          <w:sz w:val="24"/>
          <w:szCs w:val="24"/>
        </w:rPr>
      </w:pPr>
    </w:p>
    <w:p w14:paraId="728FEE9C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BFB4180" wp14:editId="010CB886">
                <wp:simplePos x="0" y="0"/>
                <wp:positionH relativeFrom="column">
                  <wp:posOffset>1480820</wp:posOffset>
                </wp:positionH>
                <wp:positionV relativeFrom="page">
                  <wp:posOffset>8643620</wp:posOffset>
                </wp:positionV>
                <wp:extent cx="1574800" cy="567690"/>
                <wp:effectExtent l="0" t="0" r="1873250" b="22860"/>
                <wp:wrapSquare wrapText="bothSides"/>
                <wp:docPr id="7" name="Callout: Double Bent Line with No Border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20EF9B36-73EA-47FB-9FD5-540B62EE556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0" cy="567690"/>
                        </a:xfrm>
                        <a:prstGeom prst="callout3">
                          <a:avLst>
                            <a:gd name="adj1" fmla="val 37928"/>
                            <a:gd name="adj2" fmla="val 106023"/>
                            <a:gd name="adj3" fmla="val 35188"/>
                            <a:gd name="adj4" fmla="val 124422"/>
                            <a:gd name="adj5" fmla="val 59382"/>
                            <a:gd name="adj6" fmla="val 137654"/>
                            <a:gd name="adj7" fmla="val 32713"/>
                            <a:gd name="adj8" fmla="val 212869"/>
                          </a:avLst>
                        </a:prstGeom>
                        <a:ln w="50800"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07D2AC" w14:textId="77777777" w:rsidR="00725459" w:rsidRPr="00757562" w:rsidRDefault="00725459" w:rsidP="0072545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757562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</w:rPr>
                              <w:t>Leveled Field</w:t>
                            </w:r>
                            <w:r w:rsidRPr="00757562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</w:rPr>
                              <w:br/>
                              <w:t>Checks are Straight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B4180" id="Callout: Double Bent Line with No Border 6" o:spid="_x0000_s1027" type="#_x0000_t43" style="position:absolute;left:0;text-align:left;margin-left:116.6pt;margin-top:680.6pt;width:124pt;height:44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" adj="45980,7066,29733,12827,26875,7601,22901,8192" fillcolor="#4472c4 [3204]" strokecolor="#1f3763 [1604]" strokeweight="4pt">
                <v:stroke startarrow="block"/>
                <v:textbox>
                  <w:txbxContent>
                    <w:p w14:paraId="0E07D2AC" w14:textId="77777777" w:rsidR="00725459" w:rsidRPr="00757562" w:rsidRDefault="00725459" w:rsidP="00725459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757562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</w:rPr>
                        <w:t>Leveled Field</w:t>
                      </w:r>
                      <w:r w:rsidRPr="00757562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</w:rPr>
                        <w:br/>
                        <w:t>Checks are Straight</w:t>
                      </w:r>
                    </w:p>
                  </w:txbxContent>
                </v:textbox>
                <o:callout v:ext="edit" minusx="t"/>
                <w10:wrap type="square" anchory="page"/>
              </v:shape>
            </w:pict>
          </mc:Fallback>
        </mc:AlternateContent>
      </w:r>
    </w:p>
    <w:p w14:paraId="16C1C4E5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600FAB2B" wp14:editId="54267D31">
            <wp:simplePos x="0" y="0"/>
            <wp:positionH relativeFrom="column">
              <wp:posOffset>3827780</wp:posOffset>
            </wp:positionH>
            <wp:positionV relativeFrom="paragraph">
              <wp:posOffset>-1689735</wp:posOffset>
            </wp:positionV>
            <wp:extent cx="3056567" cy="2488966"/>
            <wp:effectExtent l="0" t="0" r="0" b="6985"/>
            <wp:wrapSquare wrapText="bothSides"/>
            <wp:docPr id="4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3AF41F74-A947-4AE4-AF31-FB81320BC8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3AF41F74-A947-4AE4-AF31-FB81320BC8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3056567" cy="24889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AB4029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1EC93CDD" w14:textId="77777777" w:rsidR="00725459" w:rsidRPr="00404D3C" w:rsidRDefault="00725459">
      <w:pPr>
        <w:numPr>
          <w:ilvl w:val="0"/>
          <w:numId w:val="1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lastRenderedPageBreak/>
        <w:t>Historic Leveling Practice</w:t>
      </w:r>
    </w:p>
    <w:p w14:paraId="2930A734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Staking.</w:t>
      </w:r>
    </w:p>
    <w:p w14:paraId="4A8B4337" w14:textId="77777777" w:rsidR="00725459" w:rsidRPr="00404D3C" w:rsidRDefault="00725459">
      <w:pPr>
        <w:numPr>
          <w:ilvl w:val="2"/>
          <w:numId w:val="4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5B9E8034" w14:textId="77777777" w:rsidR="00725459" w:rsidRPr="00404D3C" w:rsidRDefault="00725459">
      <w:pPr>
        <w:numPr>
          <w:ilvl w:val="2"/>
          <w:numId w:val="4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6AA921F4" w14:textId="77777777" w:rsidR="00725459" w:rsidRPr="00404D3C" w:rsidRDefault="00725459">
      <w:pPr>
        <w:numPr>
          <w:ilvl w:val="2"/>
          <w:numId w:val="4"/>
        </w:numPr>
        <w:spacing w:line="276" w:lineRule="auto"/>
        <w:ind w:left="1440" w:hanging="36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Cuts (where soil is removed), and fills (where soil is added) were computed for each stake</w:t>
      </w:r>
    </w:p>
    <w:p w14:paraId="75889063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Manual Grading</w:t>
      </w:r>
    </w:p>
    <w:p w14:paraId="131824BF" w14:textId="77777777" w:rsidR="00725459" w:rsidRPr="00404D3C" w:rsidRDefault="00725459">
      <w:pPr>
        <w:numPr>
          <w:ilvl w:val="2"/>
          <w:numId w:val="1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204673C1" w14:textId="77777777" w:rsidR="00725459" w:rsidRPr="00404D3C" w:rsidRDefault="00725459" w:rsidP="00725459">
      <w:pPr>
        <w:spacing w:line="276" w:lineRule="auto"/>
        <w:ind w:left="1440"/>
        <w:rPr>
          <w:rFonts w:cstheme="minorHAnsi"/>
          <w:sz w:val="24"/>
          <w:szCs w:val="24"/>
        </w:rPr>
      </w:pPr>
    </w:p>
    <w:p w14:paraId="49D367B6" w14:textId="77777777" w:rsidR="00725459" w:rsidRPr="00404D3C" w:rsidRDefault="00725459" w:rsidP="00725459">
      <w:pPr>
        <w:spacing w:line="276" w:lineRule="auto"/>
        <w:ind w:left="1440"/>
        <w:rPr>
          <w:rFonts w:cstheme="minorHAnsi"/>
          <w:sz w:val="24"/>
          <w:szCs w:val="24"/>
        </w:rPr>
      </w:pPr>
    </w:p>
    <w:p w14:paraId="4E3E9E96" w14:textId="77777777" w:rsidR="00725459" w:rsidRPr="00404D3C" w:rsidRDefault="00725459">
      <w:pPr>
        <w:numPr>
          <w:ilvl w:val="1"/>
          <w:numId w:val="1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Laser grading</w:t>
      </w:r>
    </w:p>
    <w:p w14:paraId="5356C8CB" w14:textId="77777777" w:rsidR="00725459" w:rsidRPr="00404D3C" w:rsidRDefault="00725459">
      <w:pPr>
        <w:numPr>
          <w:ilvl w:val="2"/>
          <w:numId w:val="5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4361E797" w14:textId="77777777" w:rsidR="00725459" w:rsidRPr="00404D3C" w:rsidRDefault="00725459">
      <w:pPr>
        <w:numPr>
          <w:ilvl w:val="2"/>
          <w:numId w:val="5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1DFE6F83" w14:textId="77777777" w:rsidR="00725459" w:rsidRPr="00404D3C" w:rsidRDefault="00725459" w:rsidP="00725459">
      <w:pPr>
        <w:spacing w:line="276" w:lineRule="auto"/>
        <w:ind w:left="1440"/>
        <w:rPr>
          <w:rFonts w:cstheme="minorHAnsi"/>
          <w:sz w:val="24"/>
          <w:szCs w:val="24"/>
        </w:rPr>
      </w:pPr>
    </w:p>
    <w:p w14:paraId="4508BE65" w14:textId="77777777" w:rsidR="00725459" w:rsidRPr="00404D3C" w:rsidRDefault="00725459" w:rsidP="00725459">
      <w:pPr>
        <w:spacing w:line="276" w:lineRule="auto"/>
        <w:ind w:left="1440"/>
        <w:rPr>
          <w:rFonts w:cstheme="minorHAnsi"/>
          <w:sz w:val="24"/>
          <w:szCs w:val="24"/>
        </w:rPr>
      </w:pPr>
    </w:p>
    <w:p w14:paraId="7B7CFF4E" w14:textId="77777777" w:rsidR="00725459" w:rsidRPr="00404D3C" w:rsidRDefault="00725459">
      <w:pPr>
        <w:numPr>
          <w:ilvl w:val="2"/>
          <w:numId w:val="5"/>
        </w:numPr>
        <w:spacing w:line="276" w:lineRule="auto"/>
        <w:ind w:left="1440" w:hanging="360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39DADAB" wp14:editId="331C7667">
                <wp:simplePos x="0" y="0"/>
                <wp:positionH relativeFrom="column">
                  <wp:posOffset>4600575</wp:posOffset>
                </wp:positionH>
                <wp:positionV relativeFrom="paragraph">
                  <wp:posOffset>21273</wp:posOffset>
                </wp:positionV>
                <wp:extent cx="1228725" cy="426085"/>
                <wp:effectExtent l="1790700" t="0" r="28575" b="354965"/>
                <wp:wrapNone/>
                <wp:docPr id="13" name="Callout: Double Bent Line with No Border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426085"/>
                        </a:xfrm>
                        <a:prstGeom prst="callout3">
                          <a:avLst>
                            <a:gd name="adj1" fmla="val 16515"/>
                            <a:gd name="adj2" fmla="val 3682"/>
                            <a:gd name="adj3" fmla="val 18750"/>
                            <a:gd name="adj4" fmla="val -16667"/>
                            <a:gd name="adj5" fmla="val 22031"/>
                            <a:gd name="adj6" fmla="val -137055"/>
                            <a:gd name="adj7" fmla="val 171919"/>
                            <a:gd name="adj8" fmla="val -136545"/>
                          </a:avLst>
                        </a:prstGeom>
                        <a:ln w="50800"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0D3D81" w14:textId="77777777" w:rsidR="00725459" w:rsidRPr="00A02200" w:rsidRDefault="00725459" w:rsidP="0072545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A02200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</w:rPr>
                              <w:t>Transmitter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DADAB" id="_x0000_s1028" type="#_x0000_t43" style="position:absolute;left:0;text-align:left;margin-left:362.25pt;margin-top:1.7pt;width:96.75pt;height:33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" adj="-29494,37135,-29604,4759,-3600,,795,3567" fillcolor="#4472c4 [3204]" strokecolor="#1f3763 [1604]" strokeweight="4pt">
                <v:stroke startarrow="block"/>
                <v:textbox>
                  <w:txbxContent>
                    <w:p w14:paraId="270D3D81" w14:textId="77777777" w:rsidR="00725459" w:rsidRPr="00A02200" w:rsidRDefault="00725459" w:rsidP="00725459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A02200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</w:rPr>
                        <w:t>Transmitter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404D3C">
        <w:rPr>
          <w:rFonts w:cstheme="minorHAnsi"/>
          <w:sz w:val="24"/>
          <w:szCs w:val="24"/>
        </w:rPr>
        <w:t>(photo next slide)</w:t>
      </w:r>
    </w:p>
    <w:p w14:paraId="055B52A5" w14:textId="77777777" w:rsidR="00725459" w:rsidRPr="00404D3C" w:rsidRDefault="00725459">
      <w:pPr>
        <w:numPr>
          <w:ilvl w:val="0"/>
          <w:numId w:val="1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5F71BDE" wp14:editId="53F4F44E">
                <wp:simplePos x="0" y="0"/>
                <wp:positionH relativeFrom="column">
                  <wp:posOffset>12301220</wp:posOffset>
                </wp:positionH>
                <wp:positionV relativeFrom="paragraph">
                  <wp:posOffset>260985</wp:posOffset>
                </wp:positionV>
                <wp:extent cx="947306" cy="422861"/>
                <wp:effectExtent l="1066800" t="0" r="24765" b="206375"/>
                <wp:wrapNone/>
                <wp:docPr id="10" name="Callout: Double Bent Line with No Border 4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7306" cy="422861"/>
                        </a:xfrm>
                        <a:prstGeom prst="callout3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77723"/>
                            <a:gd name="adj6" fmla="val -60356"/>
                            <a:gd name="adj7" fmla="val 137467"/>
                            <a:gd name="adj8" fmla="val -108333"/>
                          </a:avLst>
                        </a:prstGeom>
                        <a:ln w="50800"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84ECCA" w14:textId="77777777" w:rsidR="00725459" w:rsidRDefault="00725459" w:rsidP="0072545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36"/>
                                <w:szCs w:val="36"/>
                              </w:rPr>
                              <w:t>Receiver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F71BDE" id="Callout: Double Bent Line with No Border 4" o:spid="_x0000_s1029" type="#_x0000_t43" style="position:absolute;left:0;text-align:left;margin-left:968.6pt;margin-top:20.55pt;width:74.6pt;height:33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" adj="-23400,29693,-13037,16788,-3600,,-1800" fillcolor="#4472c4 [3204]" strokecolor="#1f3763 [1604]" strokeweight="4pt">
                <v:stroke startarrow="block"/>
                <v:textbox>
                  <w:txbxContent>
                    <w:p w14:paraId="2E84ECCA" w14:textId="77777777" w:rsidR="00725459" w:rsidRDefault="00725459" w:rsidP="00725459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36"/>
                          <w:szCs w:val="36"/>
                        </w:rPr>
                        <w:t>Receiver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404D3C">
        <w:rPr>
          <w:rFonts w:cstheme="minorHAnsi"/>
          <w:sz w:val="24"/>
          <w:szCs w:val="24"/>
        </w:rPr>
        <w:t>Laser Equipment</w:t>
      </w:r>
    </w:p>
    <w:p w14:paraId="1B7E286F" w14:textId="77777777" w:rsidR="00725459" w:rsidRPr="00404D3C" w:rsidRDefault="00725459" w:rsidP="00725459">
      <w:p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74D3A4F" wp14:editId="68C2F111">
                <wp:simplePos x="0" y="0"/>
                <wp:positionH relativeFrom="column">
                  <wp:posOffset>4600575</wp:posOffset>
                </wp:positionH>
                <wp:positionV relativeFrom="page">
                  <wp:posOffset>4576445</wp:posOffset>
                </wp:positionV>
                <wp:extent cx="1066800" cy="361950"/>
                <wp:effectExtent l="1295400" t="0" r="19050" b="209550"/>
                <wp:wrapNone/>
                <wp:docPr id="14" name="Callout: Double Bent Line with No Border 4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361950"/>
                        </a:xfrm>
                        <a:prstGeom prst="callout3">
                          <a:avLst>
                            <a:gd name="adj1" fmla="val 18750"/>
                            <a:gd name="adj2" fmla="val 1488"/>
                            <a:gd name="adj3" fmla="val 18750"/>
                            <a:gd name="adj4" fmla="val -16667"/>
                            <a:gd name="adj5" fmla="val 77723"/>
                            <a:gd name="adj6" fmla="val -60356"/>
                            <a:gd name="adj7" fmla="val 133520"/>
                            <a:gd name="adj8" fmla="val -119047"/>
                          </a:avLst>
                        </a:prstGeom>
                        <a:ln w="50800"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804793" w14:textId="77777777" w:rsidR="00725459" w:rsidRPr="00A02200" w:rsidRDefault="00725459" w:rsidP="0072545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A02200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</w:rPr>
                              <w:t>Receiver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D3A4F" id="_x0000_s1030" type="#_x0000_t43" style="position:absolute;left:0;text-align:left;margin-left:362.25pt;margin-top:360.35pt;width:84pt;height:28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" adj="-25714,28840,-13037,16788,-3600,,321" fillcolor="#4472c4 [3204]" strokecolor="#1f3763 [1604]" strokeweight="4pt">
                <v:stroke startarrow="block"/>
                <v:textbox>
                  <w:txbxContent>
                    <w:p w14:paraId="1A804793" w14:textId="77777777" w:rsidR="00725459" w:rsidRPr="00A02200" w:rsidRDefault="00725459" w:rsidP="00725459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A02200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</w:rPr>
                        <w:t>Receiver</w:t>
                      </w:r>
                    </w:p>
                  </w:txbxContent>
                </v:textbox>
                <o:callout v:ext="edit" minusy="t"/>
                <w10:wrap anchory="page"/>
              </v:shape>
            </w:pict>
          </mc:Fallback>
        </mc:AlternateContent>
      </w: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19A7097F" wp14:editId="38240B54">
            <wp:simplePos x="0" y="0"/>
            <wp:positionH relativeFrom="column">
              <wp:posOffset>942657</wp:posOffset>
            </wp:positionH>
            <wp:positionV relativeFrom="page">
              <wp:posOffset>4576763</wp:posOffset>
            </wp:positionV>
            <wp:extent cx="3078480" cy="2309396"/>
            <wp:effectExtent l="0" t="0" r="7620" b="0"/>
            <wp:wrapNone/>
            <wp:docPr id="1026" name="Picture 2" descr="Expert Agri Service | Products">
              <a:extLst xmlns:a="http://schemas.openxmlformats.org/drawingml/2006/main">
                <a:ext uri="{FF2B5EF4-FFF2-40B4-BE49-F238E27FC236}">
                  <a16:creationId xmlns:a16="http://schemas.microsoft.com/office/drawing/2014/main" id="{F1D24DB8-7C1B-4FD3-A30B-AF132344DE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xpert Agri Service | Products">
                      <a:extLst>
                        <a:ext uri="{FF2B5EF4-FFF2-40B4-BE49-F238E27FC236}">
                          <a16:creationId xmlns:a16="http://schemas.microsoft.com/office/drawing/2014/main" id="{F1D24DB8-7C1B-4FD3-A30B-AF132344DE2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78480" cy="23093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E1EF68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63AA54C0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18824024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57E35841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47BD91C6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4E8E42CE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42A5A590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67CD5F26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4CC82CD7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366D0D7F" w14:textId="77777777" w:rsidR="00725459" w:rsidRPr="00404D3C" w:rsidRDefault="00725459" w:rsidP="00725459">
      <w:pPr>
        <w:spacing w:line="276" w:lineRule="auto"/>
        <w:ind w:left="720"/>
        <w:rPr>
          <w:rFonts w:cstheme="minorHAnsi"/>
          <w:sz w:val="24"/>
          <w:szCs w:val="24"/>
        </w:rPr>
      </w:pPr>
    </w:p>
    <w:p w14:paraId="10AB8F5D" w14:textId="77777777" w:rsidR="00725459" w:rsidRPr="00404D3C" w:rsidRDefault="00725459">
      <w:pPr>
        <w:numPr>
          <w:ilvl w:val="0"/>
          <w:numId w:val="1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9D36636" wp14:editId="1E051783">
                <wp:simplePos x="0" y="0"/>
                <wp:positionH relativeFrom="column">
                  <wp:posOffset>12301220</wp:posOffset>
                </wp:positionH>
                <wp:positionV relativeFrom="paragraph">
                  <wp:posOffset>379095</wp:posOffset>
                </wp:positionV>
                <wp:extent cx="947306" cy="422861"/>
                <wp:effectExtent l="1619250" t="552450" r="24765" b="15875"/>
                <wp:wrapNone/>
                <wp:docPr id="11" name="Callout: Double Bent Line with No Border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7306" cy="422861"/>
                        </a:xfrm>
                        <a:prstGeom prst="callout3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22031"/>
                            <a:gd name="adj6" fmla="val -137055"/>
                            <a:gd name="adj7" fmla="val -125398"/>
                            <a:gd name="adj8" fmla="val -165615"/>
                          </a:avLst>
                        </a:prstGeom>
                        <a:ln w="50800"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E0BF83" w14:textId="77777777" w:rsidR="00725459" w:rsidRDefault="00725459" w:rsidP="0072545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36"/>
                                <w:szCs w:val="36"/>
                              </w:rPr>
                              <w:t>Transmitter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36636" id="_x0000_s1031" type="#_x0000_t43" style="position:absolute;left:0;text-align:left;margin-left:968.6pt;margin-top:29.85pt;width:74.6pt;height:33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" adj="-35773,-27086,-29604,4759,-3600,,-1800" fillcolor="#4472c4 [3204]" strokecolor="#1f3763 [1604]" strokeweight="4pt">
                <v:stroke startarrow="block"/>
                <v:textbox>
                  <w:txbxContent>
                    <w:p w14:paraId="1CE0BF83" w14:textId="77777777" w:rsidR="00725459" w:rsidRDefault="00725459" w:rsidP="00725459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36"/>
                          <w:szCs w:val="36"/>
                        </w:rPr>
                        <w:t>Transmitter</w:t>
                      </w:r>
                    </w:p>
                  </w:txbxContent>
                </v:textbox>
              </v:shape>
            </w:pict>
          </mc:Fallback>
        </mc:AlternateContent>
      </w:r>
      <w:r w:rsidRPr="00404D3C">
        <w:rPr>
          <w:rFonts w:cstheme="minorHAnsi"/>
          <w:sz w:val="24"/>
          <w:szCs w:val="24"/>
        </w:rPr>
        <w:t>Modern Practice</w:t>
      </w:r>
    </w:p>
    <w:p w14:paraId="20A7AE8A" w14:textId="77777777" w:rsidR="00725459" w:rsidRPr="00404D3C" w:rsidRDefault="00725459">
      <w:pPr>
        <w:numPr>
          <w:ilvl w:val="1"/>
          <w:numId w:val="1"/>
        </w:numPr>
        <w:spacing w:line="276" w:lineRule="auto"/>
        <w:ind w:left="990"/>
        <w:rPr>
          <w:rFonts w:cstheme="minorHAnsi"/>
          <w:sz w:val="24"/>
          <w:szCs w:val="24"/>
        </w:rPr>
      </w:pPr>
    </w:p>
    <w:p w14:paraId="5BDFB01C" w14:textId="77777777" w:rsidR="00725459" w:rsidRPr="00404D3C" w:rsidRDefault="00725459" w:rsidP="00725459">
      <w:pPr>
        <w:spacing w:line="276" w:lineRule="auto"/>
        <w:ind w:left="990"/>
        <w:rPr>
          <w:rFonts w:cstheme="minorHAnsi"/>
          <w:sz w:val="24"/>
          <w:szCs w:val="24"/>
        </w:rPr>
      </w:pPr>
    </w:p>
    <w:p w14:paraId="2F74030E" w14:textId="77777777" w:rsidR="00725459" w:rsidRPr="00404D3C" w:rsidRDefault="00725459">
      <w:pPr>
        <w:numPr>
          <w:ilvl w:val="1"/>
          <w:numId w:val="1"/>
        </w:numPr>
        <w:spacing w:line="276" w:lineRule="auto"/>
        <w:ind w:left="99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First the tractor or ATV with the receiver and the GPS unit will log elevations, collecting many more data points than traditional staking. </w:t>
      </w:r>
    </w:p>
    <w:p w14:paraId="10A6049C" w14:textId="77777777" w:rsidR="00725459" w:rsidRPr="00404D3C" w:rsidRDefault="00725459">
      <w:pPr>
        <w:numPr>
          <w:ilvl w:val="1"/>
          <w:numId w:val="1"/>
        </w:numPr>
        <w:spacing w:line="276" w:lineRule="auto"/>
        <w:ind w:left="990"/>
        <w:rPr>
          <w:rFonts w:cstheme="minorHAnsi"/>
          <w:sz w:val="24"/>
          <w:szCs w:val="24"/>
        </w:rPr>
      </w:pPr>
    </w:p>
    <w:p w14:paraId="4C0B83F4" w14:textId="77777777" w:rsidR="00725459" w:rsidRPr="00404D3C" w:rsidRDefault="00725459" w:rsidP="00725459">
      <w:pPr>
        <w:spacing w:line="276" w:lineRule="auto"/>
        <w:ind w:left="990"/>
        <w:rPr>
          <w:rFonts w:cstheme="minorHAnsi"/>
          <w:sz w:val="24"/>
          <w:szCs w:val="24"/>
        </w:rPr>
      </w:pPr>
    </w:p>
    <w:p w14:paraId="70D1F2B7" w14:textId="77777777" w:rsidR="00725459" w:rsidRPr="00404D3C" w:rsidRDefault="00725459">
      <w:pPr>
        <w:numPr>
          <w:ilvl w:val="1"/>
          <w:numId w:val="1"/>
        </w:numPr>
        <w:spacing w:line="276" w:lineRule="auto"/>
        <w:ind w:left="99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Third the operator of the earth moving equipment then drives around the field and the GPS adjusts the implement to make the cuts and fills. </w:t>
      </w:r>
    </w:p>
    <w:p w14:paraId="415956D5" w14:textId="77777777" w:rsidR="00725459" w:rsidRPr="00404D3C" w:rsidRDefault="00725459">
      <w:pPr>
        <w:pStyle w:val="ListParagraph"/>
        <w:numPr>
          <w:ilvl w:val="0"/>
          <w:numId w:val="1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463B3AA" wp14:editId="3FF047A4">
                <wp:simplePos x="0" y="0"/>
                <wp:positionH relativeFrom="column">
                  <wp:posOffset>5724525</wp:posOffset>
                </wp:positionH>
                <wp:positionV relativeFrom="paragraph">
                  <wp:posOffset>-133350</wp:posOffset>
                </wp:positionV>
                <wp:extent cx="1128395" cy="342900"/>
                <wp:effectExtent l="1028700" t="0" r="14605" b="247650"/>
                <wp:wrapNone/>
                <wp:docPr id="5" name="Callout: Double Bent Line with No Border 4">
                  <a:extLst xmlns:a="http://schemas.openxmlformats.org/drawingml/2006/main">
                    <a:ext uri="{FF2B5EF4-FFF2-40B4-BE49-F238E27FC236}">
                      <a16:creationId xmlns:a16="http://schemas.microsoft.com/office/drawing/2014/main" id="{A3D52BE5-B128-424A-965A-D3A43CBADF1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8395" cy="342900"/>
                        </a:xfrm>
                        <a:prstGeom prst="callout3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77723"/>
                            <a:gd name="adj6" fmla="val -60356"/>
                            <a:gd name="adj7" fmla="val 158300"/>
                            <a:gd name="adj8" fmla="val -89340"/>
                          </a:avLst>
                        </a:prstGeom>
                        <a:ln w="50800"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99CB2B" w14:textId="77777777" w:rsidR="00725459" w:rsidRPr="00A02200" w:rsidRDefault="00725459" w:rsidP="0072545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A02200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</w:rPr>
                              <w:t>GPS Receiver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63B3AA" id="_x0000_s1032" type="#_x0000_t43" style="position:absolute;left:0;text-align:left;margin-left:450.75pt;margin-top:-10.5pt;width:88.85pt;height:2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" adj="-19297,34193,-13037,16788,-3600,,-1800" fillcolor="#4472c4 [3204]" strokecolor="#1f3763 [1604]" strokeweight="4pt">
                <v:stroke startarrow="block"/>
                <v:textbox>
                  <w:txbxContent>
                    <w:p w14:paraId="6099CB2B" w14:textId="77777777" w:rsidR="00725459" w:rsidRPr="00A02200" w:rsidRDefault="00725459" w:rsidP="00725459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A02200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</w:rPr>
                        <w:t>GPS Receiver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7FF931F8" wp14:editId="15FEFDAB">
            <wp:simplePos x="0" y="0"/>
            <wp:positionH relativeFrom="column">
              <wp:posOffset>1981200</wp:posOffset>
            </wp:positionH>
            <wp:positionV relativeFrom="page">
              <wp:posOffset>457200</wp:posOffset>
            </wp:positionV>
            <wp:extent cx="3609975" cy="2030730"/>
            <wp:effectExtent l="0" t="0" r="9525" b="7620"/>
            <wp:wrapSquare wrapText="bothSides"/>
            <wp:docPr id="2050" name="Picture 2" descr="Field and Water Management | iGrade™ | John Deere US">
              <a:extLst xmlns:a="http://schemas.openxmlformats.org/drawingml/2006/main">
                <a:ext uri="{FF2B5EF4-FFF2-40B4-BE49-F238E27FC236}">
                  <a16:creationId xmlns:a16="http://schemas.microsoft.com/office/drawing/2014/main" id="{B871B561-2066-4AB1-B261-ED31708570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Field and Water Management | iGrade™ | John Deere US">
                      <a:extLst>
                        <a:ext uri="{FF2B5EF4-FFF2-40B4-BE49-F238E27FC236}">
                          <a16:creationId xmlns:a16="http://schemas.microsoft.com/office/drawing/2014/main" id="{B871B561-2066-4AB1-B261-ED317085705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030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04D3C">
        <w:rPr>
          <w:rFonts w:cstheme="minorHAnsi"/>
          <w:sz w:val="24"/>
          <w:szCs w:val="24"/>
        </w:rPr>
        <w:t>GPS - Equipment</w:t>
      </w:r>
    </w:p>
    <w:p w14:paraId="1B650911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0E1982EE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03C0AF51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12127B83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6A191632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5F75728D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37B864C3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37FE6901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360F0EE0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7ABA7419" w14:textId="77777777" w:rsidR="00725459" w:rsidRPr="00404D3C" w:rsidRDefault="00725459">
      <w:pPr>
        <w:pStyle w:val="ListParagraph"/>
        <w:numPr>
          <w:ilvl w:val="0"/>
          <w:numId w:val="6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GPS – Accuracy</w:t>
      </w:r>
    </w:p>
    <w:p w14:paraId="5E04E348" w14:textId="77777777" w:rsidR="00725459" w:rsidRPr="00404D3C" w:rsidRDefault="00725459">
      <w:pPr>
        <w:pStyle w:val="ListParagraph"/>
        <w:numPr>
          <w:ilvl w:val="1"/>
          <w:numId w:val="7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7C903943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43F1C610" w14:textId="77777777" w:rsidR="00725459" w:rsidRPr="00404D3C" w:rsidRDefault="00725459">
      <w:pPr>
        <w:pStyle w:val="ListParagraph"/>
        <w:numPr>
          <w:ilvl w:val="1"/>
          <w:numId w:val="7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2D481E11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42B64C3D" w14:textId="77777777" w:rsidR="00725459" w:rsidRPr="00404D3C" w:rsidRDefault="00725459">
      <w:pPr>
        <w:pStyle w:val="ListParagraph"/>
        <w:numPr>
          <w:ilvl w:val="1"/>
          <w:numId w:val="7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Survey units use a form of GPS called Real-time Kinematic (RTK).   This requires a base station located at a known point within 6 miles of the survey location. </w:t>
      </w:r>
    </w:p>
    <w:p w14:paraId="6697A6BC" w14:textId="77777777" w:rsidR="00725459" w:rsidRPr="00404D3C" w:rsidRDefault="00725459">
      <w:pPr>
        <w:pStyle w:val="ListParagraph"/>
        <w:numPr>
          <w:ilvl w:val="1"/>
          <w:numId w:val="7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62E46DAF" w14:textId="77777777" w:rsidR="00725459" w:rsidRPr="00404D3C" w:rsidRDefault="00725459">
      <w:pPr>
        <w:pStyle w:val="ListParagraph"/>
        <w:numPr>
          <w:ilvl w:val="1"/>
          <w:numId w:val="7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72564549" wp14:editId="72ACFC40">
            <wp:simplePos x="0" y="0"/>
            <wp:positionH relativeFrom="column">
              <wp:posOffset>4576445</wp:posOffset>
            </wp:positionH>
            <wp:positionV relativeFrom="page">
              <wp:posOffset>5064125</wp:posOffset>
            </wp:positionV>
            <wp:extent cx="2035175" cy="4169410"/>
            <wp:effectExtent l="0" t="0" r="0" b="0"/>
            <wp:wrapSquare wrapText="bothSides"/>
            <wp:docPr id="15" name="Picture 2" descr="RTK Base Station - Overview | Receivers, Modems ＆ Controllers | New Holland  (US) | NHAG">
              <a:extLst xmlns:a="http://schemas.openxmlformats.org/drawingml/2006/main">
                <a:ext uri="{FF2B5EF4-FFF2-40B4-BE49-F238E27FC236}">
                  <a16:creationId xmlns:a16="http://schemas.microsoft.com/office/drawing/2014/main" id="{98D40E8A-E737-459D-ADB2-7C341CC72AE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TK Base Station - Overview | Receivers, Modems ＆ Controllers | New Holland  (US) | NHAG">
                      <a:extLst>
                        <a:ext uri="{FF2B5EF4-FFF2-40B4-BE49-F238E27FC236}">
                          <a16:creationId xmlns:a16="http://schemas.microsoft.com/office/drawing/2014/main" id="{98D40E8A-E737-459D-ADB2-7C341CC72AE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035175" cy="416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4D3C">
        <w:rPr>
          <w:rFonts w:cstheme="minorHAnsi"/>
          <w:sz w:val="24"/>
          <w:szCs w:val="24"/>
        </w:rPr>
        <w:t>RTK is used by land surveyors, land levelers, and for precision guided agricultural equipment.</w:t>
      </w:r>
    </w:p>
    <w:p w14:paraId="7050C849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66208012" w14:textId="77777777" w:rsidR="00725459" w:rsidRPr="00404D3C" w:rsidRDefault="00725459">
      <w:pPr>
        <w:pStyle w:val="ListParagraph"/>
        <w:numPr>
          <w:ilvl w:val="0"/>
          <w:numId w:val="6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RTK GPS Base Station</w:t>
      </w:r>
    </w:p>
    <w:p w14:paraId="07DE0D95" w14:textId="77777777" w:rsidR="00725459" w:rsidRPr="00404D3C" w:rsidRDefault="00725459">
      <w:pPr>
        <w:pStyle w:val="ListParagraph"/>
        <w:numPr>
          <w:ilvl w:val="1"/>
          <w:numId w:val="8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6CBBB4D7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78158048" w14:textId="77777777" w:rsidR="00725459" w:rsidRPr="00404D3C" w:rsidRDefault="00725459">
      <w:pPr>
        <w:pStyle w:val="ListParagraph"/>
        <w:numPr>
          <w:ilvl w:val="1"/>
          <w:numId w:val="8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6BE744D0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2247C6BE" w14:textId="77777777" w:rsidR="00725459" w:rsidRPr="00404D3C" w:rsidRDefault="00725459">
      <w:pPr>
        <w:pStyle w:val="ListParagraph"/>
        <w:numPr>
          <w:ilvl w:val="1"/>
          <w:numId w:val="8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36A01F25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37D7AA28" w14:textId="77777777" w:rsidR="00725459" w:rsidRPr="00404D3C" w:rsidRDefault="00725459">
      <w:pPr>
        <w:pStyle w:val="ListParagraph"/>
        <w:numPr>
          <w:ilvl w:val="1"/>
          <w:numId w:val="8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The base station then transmits a correction to the mobile unit in the field to allow for highly accurate measurements. </w:t>
      </w:r>
    </w:p>
    <w:p w14:paraId="67A78098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br w:type="page"/>
      </w:r>
    </w:p>
    <w:p w14:paraId="1FFD2CAD" w14:textId="77777777" w:rsidR="00725459" w:rsidRPr="00404D3C" w:rsidRDefault="00725459">
      <w:pPr>
        <w:pStyle w:val="ListParagraph"/>
        <w:numPr>
          <w:ilvl w:val="0"/>
          <w:numId w:val="6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lastRenderedPageBreak/>
        <w:drawing>
          <wp:anchor distT="0" distB="0" distL="114300" distR="114300" simplePos="0" relativeHeight="251675648" behindDoc="0" locked="0" layoutInCell="1" allowOverlap="1" wp14:anchorId="71561178" wp14:editId="0DE909EE">
            <wp:simplePos x="0" y="0"/>
            <wp:positionH relativeFrom="column">
              <wp:posOffset>3795713</wp:posOffset>
            </wp:positionH>
            <wp:positionV relativeFrom="page">
              <wp:posOffset>457200</wp:posOffset>
            </wp:positionV>
            <wp:extent cx="2857500" cy="2071370"/>
            <wp:effectExtent l="0" t="0" r="0" b="5080"/>
            <wp:wrapSquare wrapText="bothSides"/>
            <wp:docPr id="4098" name="Picture 2" descr="Takeoffs and Volumes | Quantum Land Design">
              <a:extLst xmlns:a="http://schemas.openxmlformats.org/drawingml/2006/main">
                <a:ext uri="{FF2B5EF4-FFF2-40B4-BE49-F238E27FC236}">
                  <a16:creationId xmlns:a16="http://schemas.microsoft.com/office/drawing/2014/main" id="{C0FEE099-C70C-45CA-A725-3C2BDEEB4601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Takeoffs and Volumes | Quantum Land Design">
                      <a:extLst>
                        <a:ext uri="{FF2B5EF4-FFF2-40B4-BE49-F238E27FC236}">
                          <a16:creationId xmlns:a16="http://schemas.microsoft.com/office/drawing/2014/main" id="{C0FEE099-C70C-45CA-A725-3C2BDEEB4601}"/>
                        </a:ext>
                      </a:extLst>
                    </pic:cNvPr>
                    <pic:cNvPicPr>
                      <a:picLocks noGrp="1"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7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4D3C">
        <w:rPr>
          <w:rFonts w:cstheme="minorHAnsi"/>
          <w:sz w:val="24"/>
          <w:szCs w:val="24"/>
        </w:rPr>
        <w:t>Cut/Fill Map</w:t>
      </w:r>
    </w:p>
    <w:p w14:paraId="4EA79A13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0ECEB1B5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2A842853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2B0BBB24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7C171663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1CC2CAA7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77E537B7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2F975986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5C522ED6" w14:textId="77777777" w:rsidR="00725459" w:rsidRPr="00404D3C" w:rsidRDefault="00725459">
      <w:pPr>
        <w:pStyle w:val="ListParagraph"/>
        <w:numPr>
          <w:ilvl w:val="0"/>
          <w:numId w:val="6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402EA124" wp14:editId="57E8A5F6">
            <wp:simplePos x="0" y="0"/>
            <wp:positionH relativeFrom="column">
              <wp:posOffset>3418840</wp:posOffset>
            </wp:positionH>
            <wp:positionV relativeFrom="page">
              <wp:posOffset>2595245</wp:posOffset>
            </wp:positionV>
            <wp:extent cx="3232150" cy="1819275"/>
            <wp:effectExtent l="0" t="0" r="6350" b="9525"/>
            <wp:wrapSquare wrapText="bothSides"/>
            <wp:docPr id="5122" name="Picture 2" descr="Topographic map detail">
              <a:extLst xmlns:a="http://schemas.openxmlformats.org/drawingml/2006/main">
                <a:ext uri="{FF2B5EF4-FFF2-40B4-BE49-F238E27FC236}">
                  <a16:creationId xmlns:a16="http://schemas.microsoft.com/office/drawing/2014/main" id="{0816DA73-8393-48B3-AA3D-1D994F1A8E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Topographic map detail">
                      <a:extLst>
                        <a:ext uri="{FF2B5EF4-FFF2-40B4-BE49-F238E27FC236}">
                          <a16:creationId xmlns:a16="http://schemas.microsoft.com/office/drawing/2014/main" id="{0816DA73-8393-48B3-AA3D-1D994F1A8E1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0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4D3C">
        <w:rPr>
          <w:rFonts w:cstheme="minorHAnsi"/>
          <w:sz w:val="24"/>
          <w:szCs w:val="24"/>
        </w:rPr>
        <w:t>Topographic Map</w:t>
      </w:r>
    </w:p>
    <w:p w14:paraId="57DBBAAE" w14:textId="77777777" w:rsidR="00725459" w:rsidRPr="00404D3C" w:rsidRDefault="00725459">
      <w:pPr>
        <w:pStyle w:val="ListParagraph"/>
        <w:numPr>
          <w:ilvl w:val="1"/>
          <w:numId w:val="9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Making a Topographic Map</w:t>
      </w:r>
    </w:p>
    <w:p w14:paraId="2395977B" w14:textId="77777777" w:rsidR="00725459" w:rsidRPr="00404D3C" w:rsidRDefault="00725459">
      <w:pPr>
        <w:pStyle w:val="ListParagraph"/>
        <w:numPr>
          <w:ilvl w:val="2"/>
          <w:numId w:val="10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3CE0FD3C" w14:textId="77777777" w:rsidR="00725459" w:rsidRPr="00404D3C" w:rsidRDefault="00725459">
      <w:pPr>
        <w:pStyle w:val="ListParagraph"/>
        <w:numPr>
          <w:ilvl w:val="2"/>
          <w:numId w:val="10"/>
        </w:numPr>
        <w:spacing w:line="276" w:lineRule="auto"/>
        <w:ind w:left="1440" w:hanging="36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Using a level determine elevations of the grid points</w:t>
      </w:r>
    </w:p>
    <w:p w14:paraId="1E5FBF70" w14:textId="77777777" w:rsidR="00725459" w:rsidRPr="00404D3C" w:rsidRDefault="00725459">
      <w:pPr>
        <w:pStyle w:val="ListParagraph"/>
        <w:numPr>
          <w:ilvl w:val="2"/>
          <w:numId w:val="10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5A4000F4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6471859A" w14:textId="77777777" w:rsidR="00725459" w:rsidRPr="00404D3C" w:rsidRDefault="00725459">
      <w:pPr>
        <w:pStyle w:val="ListParagraph"/>
        <w:numPr>
          <w:ilvl w:val="2"/>
          <w:numId w:val="10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721F5389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36D4B2DE" w14:textId="77777777" w:rsidR="00725459" w:rsidRPr="00404D3C" w:rsidRDefault="00725459">
      <w:pPr>
        <w:pStyle w:val="ListParagraph"/>
        <w:numPr>
          <w:ilvl w:val="2"/>
          <w:numId w:val="10"/>
        </w:numPr>
        <w:spacing w:line="276" w:lineRule="auto"/>
        <w:ind w:left="1440" w:hanging="360"/>
        <w:rPr>
          <w:rFonts w:cstheme="minorHAnsi"/>
          <w:sz w:val="24"/>
          <w:szCs w:val="24"/>
        </w:rPr>
      </w:pPr>
    </w:p>
    <w:p w14:paraId="18DED17B" w14:textId="77777777" w:rsidR="00725459" w:rsidRPr="00404D3C" w:rsidRDefault="00725459">
      <w:pPr>
        <w:pStyle w:val="ListParagraph"/>
        <w:numPr>
          <w:ilvl w:val="1"/>
          <w:numId w:val="10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Establish the Grid</w:t>
      </w:r>
    </w:p>
    <w:p w14:paraId="37172590" w14:textId="77777777" w:rsidR="00725459" w:rsidRPr="00404D3C" w:rsidRDefault="00725459">
      <w:pPr>
        <w:pStyle w:val="ListParagraph"/>
        <w:numPr>
          <w:ilvl w:val="1"/>
          <w:numId w:val="11"/>
        </w:numPr>
        <w:spacing w:line="276" w:lineRule="auto"/>
        <w:rPr>
          <w:rFonts w:cstheme="minorHAnsi"/>
          <w:sz w:val="24"/>
          <w:szCs w:val="24"/>
        </w:rPr>
      </w:pPr>
    </w:p>
    <w:p w14:paraId="0E08E2E7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05F56661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32653C07" w14:textId="77777777" w:rsidR="00725459" w:rsidRPr="00404D3C" w:rsidRDefault="00725459">
      <w:pPr>
        <w:pStyle w:val="ListParagraph"/>
        <w:numPr>
          <w:ilvl w:val="1"/>
          <w:numId w:val="11"/>
        </w:numPr>
        <w:spacing w:line="276" w:lineRule="auto"/>
        <w:rPr>
          <w:rFonts w:cstheme="minorHAnsi"/>
          <w:sz w:val="24"/>
          <w:szCs w:val="24"/>
        </w:rPr>
      </w:pPr>
    </w:p>
    <w:p w14:paraId="70BCB97F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. </w:t>
      </w:r>
    </w:p>
    <w:p w14:paraId="13253EFE" w14:textId="77777777" w:rsidR="00725459" w:rsidRPr="00404D3C" w:rsidRDefault="00725459">
      <w:pPr>
        <w:pStyle w:val="ListParagraph"/>
        <w:numPr>
          <w:ilvl w:val="1"/>
          <w:numId w:val="11"/>
        </w:numPr>
        <w:spacing w:line="276" w:lineRule="auto"/>
        <w:rPr>
          <w:rFonts w:cstheme="minorHAnsi"/>
          <w:sz w:val="24"/>
          <w:szCs w:val="24"/>
        </w:rPr>
      </w:pPr>
    </w:p>
    <w:p w14:paraId="16EE4183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4D53EAA6" w14:textId="77777777" w:rsidR="00725459" w:rsidRPr="00404D3C" w:rsidRDefault="00725459">
      <w:pPr>
        <w:pStyle w:val="ListParagraph"/>
        <w:numPr>
          <w:ilvl w:val="1"/>
          <w:numId w:val="11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Create a map in a book or graph paper showing the grid points to scale.   </w:t>
      </w:r>
    </w:p>
    <w:p w14:paraId="275DB4A7" w14:textId="77777777" w:rsidR="00725459" w:rsidRPr="00404D3C" w:rsidRDefault="00725459">
      <w:pPr>
        <w:pStyle w:val="ListParagraph"/>
        <w:numPr>
          <w:ilvl w:val="1"/>
          <w:numId w:val="10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Measure the Elevations</w:t>
      </w:r>
    </w:p>
    <w:p w14:paraId="50E8360C" w14:textId="77777777" w:rsidR="00725459" w:rsidRPr="00404D3C" w:rsidRDefault="00725459">
      <w:pPr>
        <w:pStyle w:val="ListParagraph"/>
        <w:numPr>
          <w:ilvl w:val="1"/>
          <w:numId w:val="12"/>
        </w:numPr>
        <w:spacing w:line="276" w:lineRule="auto"/>
        <w:rPr>
          <w:rFonts w:cstheme="minorHAnsi"/>
          <w:sz w:val="24"/>
          <w:szCs w:val="24"/>
        </w:rPr>
      </w:pPr>
    </w:p>
    <w:p w14:paraId="776E39DB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5AAE7C0B" w14:textId="77777777" w:rsidR="00725459" w:rsidRPr="00404D3C" w:rsidRDefault="00725459">
      <w:pPr>
        <w:pStyle w:val="ListParagraph"/>
        <w:numPr>
          <w:ilvl w:val="1"/>
          <w:numId w:val="12"/>
        </w:numPr>
        <w:spacing w:line="276" w:lineRule="auto"/>
        <w:rPr>
          <w:rFonts w:cstheme="minorHAnsi"/>
          <w:sz w:val="24"/>
          <w:szCs w:val="24"/>
        </w:rPr>
      </w:pPr>
    </w:p>
    <w:p w14:paraId="72D9AB01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23822C9E" w14:textId="77777777" w:rsidR="00725459" w:rsidRPr="00404D3C" w:rsidRDefault="00725459">
      <w:pPr>
        <w:pStyle w:val="ListParagraph"/>
        <w:numPr>
          <w:ilvl w:val="1"/>
          <w:numId w:val="12"/>
        </w:numPr>
        <w:spacing w:line="276" w:lineRule="auto"/>
        <w:rPr>
          <w:rFonts w:cstheme="minorHAnsi"/>
          <w:sz w:val="24"/>
          <w:szCs w:val="24"/>
        </w:rPr>
      </w:pPr>
    </w:p>
    <w:p w14:paraId="53F66890" w14:textId="77777777" w:rsidR="00725459" w:rsidRPr="00404D3C" w:rsidRDefault="00725459">
      <w:pPr>
        <w:pStyle w:val="ListParagraph"/>
        <w:numPr>
          <w:ilvl w:val="1"/>
          <w:numId w:val="12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Transfer the elevations to your map.</w:t>
      </w:r>
    </w:p>
    <w:p w14:paraId="2F163AE0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02DD5FB2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01ACEB9C" w14:textId="77777777" w:rsidR="00725459" w:rsidRPr="00404D3C" w:rsidRDefault="00725459">
      <w:pPr>
        <w:pStyle w:val="ListParagraph"/>
        <w:numPr>
          <w:ilvl w:val="1"/>
          <w:numId w:val="10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Draw the Topo Map</w:t>
      </w:r>
    </w:p>
    <w:p w14:paraId="61D77F23" w14:textId="77777777" w:rsidR="00725459" w:rsidRPr="00404D3C" w:rsidRDefault="00725459">
      <w:pPr>
        <w:pStyle w:val="ListParagraph"/>
        <w:numPr>
          <w:ilvl w:val="1"/>
          <w:numId w:val="13"/>
        </w:numPr>
        <w:spacing w:line="276" w:lineRule="auto"/>
        <w:rPr>
          <w:rFonts w:cstheme="minorHAnsi"/>
          <w:sz w:val="24"/>
          <w:szCs w:val="24"/>
        </w:rPr>
      </w:pPr>
    </w:p>
    <w:p w14:paraId="23354CC9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4ECF7C82" w14:textId="77777777" w:rsidR="00725459" w:rsidRPr="00404D3C" w:rsidRDefault="00725459" w:rsidP="00725459">
      <w:pPr>
        <w:pStyle w:val="ListParagraph"/>
        <w:spacing w:line="276" w:lineRule="auto"/>
        <w:ind w:left="1440"/>
        <w:rPr>
          <w:rFonts w:cstheme="minorHAnsi"/>
          <w:sz w:val="24"/>
          <w:szCs w:val="24"/>
        </w:rPr>
      </w:pPr>
    </w:p>
    <w:p w14:paraId="08E857A1" w14:textId="77777777" w:rsidR="00725459" w:rsidRPr="00404D3C" w:rsidRDefault="00725459">
      <w:pPr>
        <w:pStyle w:val="ListParagraph"/>
        <w:numPr>
          <w:ilvl w:val="1"/>
          <w:numId w:val="13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1333BDF0" wp14:editId="430A656C">
            <wp:simplePos x="0" y="0"/>
            <wp:positionH relativeFrom="column">
              <wp:posOffset>3734435</wp:posOffset>
            </wp:positionH>
            <wp:positionV relativeFrom="page">
              <wp:posOffset>1568132</wp:posOffset>
            </wp:positionV>
            <wp:extent cx="2922905" cy="2509520"/>
            <wp:effectExtent l="0" t="0" r="0" b="508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36" t="16323" r="25989" b="11351"/>
                    <a:stretch/>
                  </pic:blipFill>
                  <pic:spPr bwMode="auto">
                    <a:xfrm>
                      <a:off x="0" y="0"/>
                      <a:ext cx="2922905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766B24" w14:textId="77777777" w:rsidR="00725459" w:rsidRPr="00404D3C" w:rsidRDefault="00725459">
      <w:pPr>
        <w:pStyle w:val="ListParagraph"/>
        <w:numPr>
          <w:ilvl w:val="1"/>
          <w:numId w:val="13"/>
        </w:numPr>
        <w:spacing w:line="276" w:lineRule="auto"/>
        <w:rPr>
          <w:rFonts w:cstheme="minorHAnsi"/>
          <w:sz w:val="24"/>
          <w:szCs w:val="24"/>
        </w:rPr>
      </w:pPr>
    </w:p>
    <w:p w14:paraId="5DF931FF" w14:textId="77777777" w:rsidR="00725459" w:rsidRPr="00404D3C" w:rsidRDefault="00725459">
      <w:pPr>
        <w:pStyle w:val="ListParagraph"/>
        <w:numPr>
          <w:ilvl w:val="1"/>
          <w:numId w:val="13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Label the lines.</w:t>
      </w:r>
    </w:p>
    <w:p w14:paraId="3BFFEF62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648F6415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6BFF5F87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3F00BF72" w14:textId="77777777" w:rsidR="00725459" w:rsidRPr="00404D3C" w:rsidRDefault="00725459">
      <w:pPr>
        <w:pStyle w:val="ListParagraph"/>
        <w:numPr>
          <w:ilvl w:val="0"/>
          <w:numId w:val="14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Topographic Map - Place dots on the grid of equal elevation</w:t>
      </w:r>
    </w:p>
    <w:p w14:paraId="1ABD4691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6A48ED75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0ACA97F8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1934BF3E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17995F34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71E611C6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00E1B3C9" wp14:editId="6DBAC76F">
            <wp:simplePos x="0" y="0"/>
            <wp:positionH relativeFrom="column">
              <wp:posOffset>3735070</wp:posOffset>
            </wp:positionH>
            <wp:positionV relativeFrom="page">
              <wp:posOffset>4076700</wp:posOffset>
            </wp:positionV>
            <wp:extent cx="2923540" cy="2519045"/>
            <wp:effectExtent l="0" t="0" r="0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66" t="15721" r="25998" b="11904"/>
                    <a:stretch/>
                  </pic:blipFill>
                  <pic:spPr bwMode="auto">
                    <a:xfrm>
                      <a:off x="0" y="0"/>
                      <a:ext cx="2923540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44C880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43CC9BCF" w14:textId="77777777" w:rsidR="00725459" w:rsidRPr="00404D3C" w:rsidRDefault="00725459">
      <w:pPr>
        <w:pStyle w:val="ListParagraph"/>
        <w:numPr>
          <w:ilvl w:val="0"/>
          <w:numId w:val="15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Topographic Map - Connect dots on the grid of equal elevation</w:t>
      </w:r>
    </w:p>
    <w:p w14:paraId="1B822EB7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6C46E623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76F7CDBD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1B9CC3C6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680F3CFF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2BA3FA13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4CBD72E8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</w:p>
    <w:p w14:paraId="1AEE1D7A" w14:textId="77777777" w:rsidR="00725459" w:rsidRPr="00404D3C" w:rsidRDefault="00725459" w:rsidP="00725459">
      <w:p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3181EDFA" wp14:editId="6093708D">
            <wp:simplePos x="0" y="0"/>
            <wp:positionH relativeFrom="column">
              <wp:posOffset>3581400</wp:posOffset>
            </wp:positionH>
            <wp:positionV relativeFrom="page">
              <wp:posOffset>6595745</wp:posOffset>
            </wp:positionV>
            <wp:extent cx="3103245" cy="2571750"/>
            <wp:effectExtent l="0" t="0" r="1905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54" t="13375" r="25861" b="11404"/>
                    <a:stretch/>
                  </pic:blipFill>
                  <pic:spPr bwMode="auto">
                    <a:xfrm>
                      <a:off x="0" y="0"/>
                      <a:ext cx="310324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ED9A14" w14:textId="77777777" w:rsidR="00725459" w:rsidRPr="00404D3C" w:rsidRDefault="00725459">
      <w:pPr>
        <w:pStyle w:val="ListParagraph"/>
        <w:numPr>
          <w:ilvl w:val="0"/>
          <w:numId w:val="16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Topographic Map – Label the Lines</w:t>
      </w:r>
    </w:p>
    <w:p w14:paraId="253CB30E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br w:type="page"/>
      </w:r>
    </w:p>
    <w:p w14:paraId="24ADE5FF" w14:textId="77777777" w:rsidR="00725459" w:rsidRPr="00404D3C" w:rsidRDefault="00725459">
      <w:pPr>
        <w:pStyle w:val="ListParagraph"/>
        <w:numPr>
          <w:ilvl w:val="0"/>
          <w:numId w:val="6"/>
        </w:numPr>
        <w:spacing w:line="276" w:lineRule="auto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lastRenderedPageBreak/>
        <w:t>Cut/Fill Calculations</w:t>
      </w:r>
    </w:p>
    <w:p w14:paraId="3E5D2D2C" w14:textId="77777777" w:rsidR="00725459" w:rsidRPr="00404D3C" w:rsidRDefault="00725459">
      <w:pPr>
        <w:pStyle w:val="ListParagraph"/>
        <w:numPr>
          <w:ilvl w:val="1"/>
          <w:numId w:val="17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179ABA0B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25DFEF4C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1AEBEC09" w14:textId="77777777" w:rsidR="00725459" w:rsidRPr="00404D3C" w:rsidRDefault="00725459">
      <w:pPr>
        <w:pStyle w:val="ListParagraph"/>
        <w:numPr>
          <w:ilvl w:val="1"/>
          <w:numId w:val="17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67CADC4D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6C72574D" w14:textId="77777777" w:rsidR="00725459" w:rsidRPr="00404D3C" w:rsidRDefault="00725459">
      <w:pPr>
        <w:pStyle w:val="ListParagraph"/>
        <w:numPr>
          <w:ilvl w:val="1"/>
          <w:numId w:val="17"/>
        </w:numPr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Cut/Fill Ratio:   When soil is moved it settles.  When calculating the cuts and fills more soil will need to cut than filled.   A typical soil might require 10-30% extra cut volume. </w:t>
      </w:r>
    </w:p>
    <w:p w14:paraId="798C234C" w14:textId="77777777" w:rsidR="00725459" w:rsidRPr="00404D3C" w:rsidRDefault="00725459">
      <w:pPr>
        <w:pStyle w:val="ListParagraph"/>
        <w:numPr>
          <w:ilvl w:val="1"/>
          <w:numId w:val="17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10332468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15085EC2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7D27FC0F" w14:textId="77777777" w:rsidR="00725459" w:rsidRPr="00404D3C" w:rsidRDefault="00725459">
      <w:pPr>
        <w:pStyle w:val="ListParagraph"/>
        <w:numPr>
          <w:ilvl w:val="1"/>
          <w:numId w:val="17"/>
        </w:numPr>
        <w:spacing w:line="276" w:lineRule="auto"/>
        <w:ind w:left="1080"/>
        <w:rPr>
          <w:rFonts w:cstheme="minorHAnsi"/>
          <w:sz w:val="24"/>
          <w:szCs w:val="24"/>
        </w:rPr>
      </w:pPr>
    </w:p>
    <w:p w14:paraId="01FDC583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7F8EE204" w14:textId="77777777" w:rsidR="00725459" w:rsidRPr="00404D3C" w:rsidRDefault="00725459" w:rsidP="00725459">
      <w:pPr>
        <w:pStyle w:val="ListParagraph"/>
        <w:spacing w:line="276" w:lineRule="auto"/>
        <w:rPr>
          <w:rFonts w:cstheme="minorHAnsi"/>
          <w:sz w:val="24"/>
          <w:szCs w:val="24"/>
        </w:rPr>
      </w:pPr>
    </w:p>
    <w:p w14:paraId="2781B2D6" w14:textId="77777777" w:rsidR="00725459" w:rsidRPr="00404D3C" w:rsidRDefault="00725459" w:rsidP="00725459">
      <w:pPr>
        <w:pStyle w:val="ListParagraph"/>
        <w:spacing w:line="276" w:lineRule="auto"/>
        <w:ind w:left="36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Example: Volume Calculation</w:t>
      </w:r>
    </w:p>
    <w:p w14:paraId="35B67E34" w14:textId="77777777" w:rsidR="00725459" w:rsidRPr="00404D3C" w:rsidRDefault="00725459">
      <w:pPr>
        <w:pStyle w:val="ListParagraph"/>
        <w:numPr>
          <w:ilvl w:val="0"/>
          <w:numId w:val="18"/>
        </w:numPr>
        <w:tabs>
          <w:tab w:val="clear" w:pos="720"/>
        </w:tabs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>Assume a station (100’ grid) needs to be cut .3’ the volume would be:</w:t>
      </w:r>
      <w:r w:rsidRPr="00404D3C">
        <w:rPr>
          <w:rFonts w:cstheme="minorHAnsi"/>
          <w:sz w:val="24"/>
          <w:szCs w:val="24"/>
        </w:rPr>
        <w:br/>
      </w:r>
    </w:p>
    <w:p w14:paraId="35146F27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br/>
        <w:t>Or</w:t>
      </w:r>
      <w:r w:rsidRPr="00404D3C">
        <w:rPr>
          <w:rFonts w:cstheme="minorHAnsi"/>
          <w:sz w:val="24"/>
          <w:szCs w:val="24"/>
        </w:rPr>
        <w:br/>
      </w:r>
    </w:p>
    <w:p w14:paraId="6BF8F1F9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4867D03F" w14:textId="77777777" w:rsidR="00725459" w:rsidRPr="00404D3C" w:rsidRDefault="00725459" w:rsidP="00725459">
      <w:pPr>
        <w:pStyle w:val="ListParagraph"/>
        <w:spacing w:line="276" w:lineRule="auto"/>
        <w:ind w:left="1080"/>
        <w:rPr>
          <w:rFonts w:cstheme="minorHAnsi"/>
          <w:sz w:val="24"/>
          <w:szCs w:val="24"/>
        </w:rPr>
      </w:pPr>
    </w:p>
    <w:p w14:paraId="51ACE537" w14:textId="77777777" w:rsidR="00725459" w:rsidRPr="00404D3C" w:rsidRDefault="00725459">
      <w:pPr>
        <w:pStyle w:val="ListParagraph"/>
        <w:numPr>
          <w:ilvl w:val="0"/>
          <w:numId w:val="18"/>
        </w:numPr>
        <w:tabs>
          <w:tab w:val="clear" w:pos="720"/>
        </w:tabs>
        <w:spacing w:line="276" w:lineRule="auto"/>
        <w:ind w:left="1080"/>
        <w:rPr>
          <w:rFonts w:cstheme="minorHAnsi"/>
          <w:sz w:val="24"/>
          <w:szCs w:val="24"/>
        </w:rPr>
      </w:pPr>
      <w:r w:rsidRPr="00404D3C">
        <w:rPr>
          <w:rFonts w:cstheme="minorHAnsi"/>
          <w:sz w:val="24"/>
          <w:szCs w:val="24"/>
        </w:rPr>
        <w:t xml:space="preserve">Note that it does not take much of a cut to require hauling a lot of soil. </w:t>
      </w:r>
    </w:p>
    <w:p w14:paraId="68EFE9A1" w14:textId="77777777" w:rsidR="00C26FB4" w:rsidRPr="00C26FB4" w:rsidRDefault="00C26FB4" w:rsidP="00C26FB4"/>
    <w:sectPr w:rsidR="00C26FB4" w:rsidRPr="00C26FB4" w:rsidSect="00C26FB4">
      <w:headerReference w:type="default" r:id="rId21"/>
      <w:footerReference w:type="default" r:id="rId22"/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F2D258" w14:textId="77777777" w:rsidR="00D0212C" w:rsidRDefault="00D0212C" w:rsidP="00CD71D0">
      <w:pPr>
        <w:spacing w:line="240" w:lineRule="auto"/>
      </w:pPr>
      <w:r>
        <w:separator/>
      </w:r>
    </w:p>
  </w:endnote>
  <w:endnote w:type="continuationSeparator" w:id="0">
    <w:p w14:paraId="0ABA16A6" w14:textId="77777777" w:rsidR="00D0212C" w:rsidRDefault="00D0212C" w:rsidP="00CD71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F3F52" w14:textId="6073709F" w:rsidR="00CD71D0" w:rsidRDefault="00CD71D0">
    <w:pPr>
      <w:pStyle w:val="Foo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rPr>
        <w:noProof/>
      </w:rPr>
      <w:tab/>
    </w:r>
    <w:r>
      <w:rPr>
        <w:noProof/>
      </w:rPr>
      <w:tab/>
      <w:t xml:space="preserve">Revised: </w:t>
    </w:r>
    <w:r w:rsidR="003C5B2F">
      <w:rPr>
        <w:noProof/>
      </w:rPr>
      <w:fldChar w:fldCharType="begin"/>
    </w:r>
    <w:r w:rsidR="003C5B2F">
      <w:rPr>
        <w:noProof/>
      </w:rPr>
      <w:instrText xml:space="preserve"> SAVEDATE  \@ "M/d/yyyy"  \* MERGEFORMAT </w:instrText>
    </w:r>
    <w:r w:rsidR="003C5B2F">
      <w:rPr>
        <w:noProof/>
      </w:rPr>
      <w:fldChar w:fldCharType="separate"/>
    </w:r>
    <w:r w:rsidR="00725459">
      <w:rPr>
        <w:noProof/>
      </w:rPr>
      <w:t>8/4/2022</w:t>
    </w:r>
    <w:r w:rsidR="003C5B2F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6CC24E" w14:textId="77777777" w:rsidR="00D0212C" w:rsidRDefault="00D0212C" w:rsidP="00CD71D0">
      <w:pPr>
        <w:spacing w:line="240" w:lineRule="auto"/>
      </w:pPr>
      <w:r>
        <w:separator/>
      </w:r>
    </w:p>
  </w:footnote>
  <w:footnote w:type="continuationSeparator" w:id="0">
    <w:p w14:paraId="0E18868E" w14:textId="77777777" w:rsidR="00D0212C" w:rsidRDefault="00D0212C" w:rsidP="00CD71D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3C7A" w14:textId="65E0F437" w:rsidR="00CD71D0" w:rsidRDefault="00CD71D0">
    <w:pPr>
      <w:pStyle w:val="Header"/>
    </w:pPr>
    <w:r>
      <w:t xml:space="preserve">Oregon FFA </w:t>
    </w:r>
    <w:r>
      <w:tab/>
    </w:r>
    <w:r w:rsidR="00C26FB4">
      <w:t xml:space="preserve">Surveying </w:t>
    </w:r>
    <w:r w:rsidR="00971604">
      <w:t xml:space="preserve">Guided </w:t>
    </w:r>
    <w:r w:rsidR="00C26FB4">
      <w:t>Notes</w:t>
    </w:r>
    <w:r w:rsidR="00027680">
      <w:t xml:space="preserve"> </w:t>
    </w:r>
    <w:r w:rsidR="00027680">
      <w:tab/>
    </w:r>
    <w:fldSimple w:instr=" STYLEREF  Title  \* MERGEFORMAT ">
      <w:r w:rsidR="00725459">
        <w:rPr>
          <w:noProof/>
        </w:rPr>
        <w:t>Topo Mapping and Land Leveling</w:t>
      </w:r>
    </w:fldSimple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84352"/>
    <w:multiLevelType w:val="hybridMultilevel"/>
    <w:tmpl w:val="F25AEDEE"/>
    <w:lvl w:ilvl="0" w:tplc="9B162AEC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C46486"/>
    <w:multiLevelType w:val="hybridMultilevel"/>
    <w:tmpl w:val="87D6C6C6"/>
    <w:lvl w:ilvl="0" w:tplc="99387154">
      <w:start w:val="1"/>
      <w:numFmt w:val="upperRoman"/>
      <w:lvlText w:val="%1."/>
      <w:lvlJc w:val="righ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D7050D"/>
    <w:multiLevelType w:val="hybridMultilevel"/>
    <w:tmpl w:val="037C21FA"/>
    <w:lvl w:ilvl="0" w:tplc="9B162AEC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E310FE"/>
    <w:multiLevelType w:val="hybridMultilevel"/>
    <w:tmpl w:val="4986F76A"/>
    <w:lvl w:ilvl="0" w:tplc="9B162AEC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6037A6"/>
    <w:multiLevelType w:val="hybridMultilevel"/>
    <w:tmpl w:val="17289704"/>
    <w:lvl w:ilvl="0" w:tplc="9B162AEC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920323"/>
    <w:multiLevelType w:val="hybridMultilevel"/>
    <w:tmpl w:val="03727C02"/>
    <w:lvl w:ilvl="0" w:tplc="9B162AEC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E61D93"/>
    <w:multiLevelType w:val="hybridMultilevel"/>
    <w:tmpl w:val="AFE6B966"/>
    <w:lvl w:ilvl="0" w:tplc="99387154">
      <w:start w:val="1"/>
      <w:numFmt w:val="upperRoman"/>
      <w:lvlText w:val="%1."/>
      <w:lvlJc w:val="righ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BC0B1F"/>
    <w:multiLevelType w:val="hybridMultilevel"/>
    <w:tmpl w:val="CEB8E8E8"/>
    <w:lvl w:ilvl="0" w:tplc="9B162AEC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970490"/>
    <w:multiLevelType w:val="hybridMultilevel"/>
    <w:tmpl w:val="71AAE6EA"/>
    <w:lvl w:ilvl="0" w:tplc="9B162AEC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707DF1"/>
    <w:multiLevelType w:val="hybridMultilevel"/>
    <w:tmpl w:val="946A38BA"/>
    <w:lvl w:ilvl="0" w:tplc="99387154">
      <w:start w:val="1"/>
      <w:numFmt w:val="upperRoman"/>
      <w:lvlText w:val="%1."/>
      <w:lvlJc w:val="righ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CB254E"/>
    <w:multiLevelType w:val="hybridMultilevel"/>
    <w:tmpl w:val="9A8A50B0"/>
    <w:lvl w:ilvl="0" w:tplc="9B162AEC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336026"/>
    <w:multiLevelType w:val="hybridMultilevel"/>
    <w:tmpl w:val="DA3E1D8E"/>
    <w:lvl w:ilvl="0" w:tplc="99387154">
      <w:start w:val="1"/>
      <w:numFmt w:val="upperRoman"/>
      <w:lvlText w:val="%1."/>
      <w:lvlJc w:val="righ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4E4B06"/>
    <w:multiLevelType w:val="hybridMultilevel"/>
    <w:tmpl w:val="DBDE5C16"/>
    <w:lvl w:ilvl="0" w:tplc="9B162AEC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22B28FA"/>
    <w:multiLevelType w:val="hybridMultilevel"/>
    <w:tmpl w:val="65701976"/>
    <w:lvl w:ilvl="0" w:tplc="B5FE702C">
      <w:start w:val="10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25D2D32"/>
    <w:multiLevelType w:val="hybridMultilevel"/>
    <w:tmpl w:val="D29AF69C"/>
    <w:lvl w:ilvl="0" w:tplc="AB3807AE">
      <w:start w:val="1"/>
      <w:numFmt w:val="upperRoman"/>
      <w:lvlText w:val="%1."/>
      <w:lvlJc w:val="right"/>
      <w:pPr>
        <w:ind w:left="720" w:hanging="360"/>
      </w:pPr>
    </w:lvl>
    <w:lvl w:ilvl="1" w:tplc="04090015">
      <w:start w:val="1"/>
      <w:numFmt w:val="upp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2E03A94"/>
    <w:multiLevelType w:val="hybridMultilevel"/>
    <w:tmpl w:val="EF24FCB6"/>
    <w:lvl w:ilvl="0" w:tplc="9684ED7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B99E9212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3844FEBC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2D126C7E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ADBC88A8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F94A31B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B8FE61F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1F9AA058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FB64DF4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9713ADA"/>
    <w:multiLevelType w:val="hybridMultilevel"/>
    <w:tmpl w:val="EEA28402"/>
    <w:lvl w:ilvl="0" w:tplc="44049B5E">
      <w:start w:val="10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4334A7"/>
    <w:multiLevelType w:val="hybridMultilevel"/>
    <w:tmpl w:val="434419B4"/>
    <w:lvl w:ilvl="0" w:tplc="BDBC8E0C">
      <w:start w:val="10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39028108">
    <w:abstractNumId w:val="14"/>
  </w:num>
  <w:num w:numId="2" w16cid:durableId="1704861381">
    <w:abstractNumId w:val="6"/>
  </w:num>
  <w:num w:numId="3" w16cid:durableId="771244527">
    <w:abstractNumId w:val="1"/>
  </w:num>
  <w:num w:numId="4" w16cid:durableId="921644835">
    <w:abstractNumId w:val="9"/>
  </w:num>
  <w:num w:numId="5" w16cid:durableId="546453849">
    <w:abstractNumId w:val="11"/>
  </w:num>
  <w:num w:numId="6" w16cid:durableId="979647706">
    <w:abstractNumId w:val="0"/>
  </w:num>
  <w:num w:numId="7" w16cid:durableId="1151487946">
    <w:abstractNumId w:val="4"/>
  </w:num>
  <w:num w:numId="8" w16cid:durableId="1143232135">
    <w:abstractNumId w:val="10"/>
  </w:num>
  <w:num w:numId="9" w16cid:durableId="1144469139">
    <w:abstractNumId w:val="5"/>
  </w:num>
  <w:num w:numId="10" w16cid:durableId="1456173263">
    <w:abstractNumId w:val="2"/>
  </w:num>
  <w:num w:numId="11" w16cid:durableId="351078626">
    <w:abstractNumId w:val="8"/>
  </w:num>
  <w:num w:numId="12" w16cid:durableId="168760762">
    <w:abstractNumId w:val="7"/>
  </w:num>
  <w:num w:numId="13" w16cid:durableId="772212259">
    <w:abstractNumId w:val="12"/>
  </w:num>
  <w:num w:numId="14" w16cid:durableId="306516130">
    <w:abstractNumId w:val="17"/>
  </w:num>
  <w:num w:numId="15" w16cid:durableId="1231961509">
    <w:abstractNumId w:val="13"/>
  </w:num>
  <w:num w:numId="16" w16cid:durableId="806045135">
    <w:abstractNumId w:val="16"/>
  </w:num>
  <w:num w:numId="17" w16cid:durableId="1550721017">
    <w:abstractNumId w:val="3"/>
  </w:num>
  <w:num w:numId="18" w16cid:durableId="1123034553">
    <w:abstractNumId w:val="1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linkStyl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3F44"/>
    <w:rsid w:val="00027680"/>
    <w:rsid w:val="00066C6D"/>
    <w:rsid w:val="00083D37"/>
    <w:rsid w:val="000926F1"/>
    <w:rsid w:val="00095BE9"/>
    <w:rsid w:val="000A224C"/>
    <w:rsid w:val="000E28CA"/>
    <w:rsid w:val="000E6131"/>
    <w:rsid w:val="000F2422"/>
    <w:rsid w:val="00102AFC"/>
    <w:rsid w:val="00110861"/>
    <w:rsid w:val="00130F1F"/>
    <w:rsid w:val="00132629"/>
    <w:rsid w:val="001622D7"/>
    <w:rsid w:val="00170CBF"/>
    <w:rsid w:val="00170E06"/>
    <w:rsid w:val="00183F44"/>
    <w:rsid w:val="001A009B"/>
    <w:rsid w:val="001D03D2"/>
    <w:rsid w:val="00203D1A"/>
    <w:rsid w:val="00207B0D"/>
    <w:rsid w:val="00213D42"/>
    <w:rsid w:val="00266CF0"/>
    <w:rsid w:val="002673B6"/>
    <w:rsid w:val="002C28D2"/>
    <w:rsid w:val="002C4211"/>
    <w:rsid w:val="002D11ED"/>
    <w:rsid w:val="002E0F41"/>
    <w:rsid w:val="002F5AAD"/>
    <w:rsid w:val="003A273B"/>
    <w:rsid w:val="003C5B2F"/>
    <w:rsid w:val="003D08B5"/>
    <w:rsid w:val="00424DEC"/>
    <w:rsid w:val="004337D6"/>
    <w:rsid w:val="00464C0D"/>
    <w:rsid w:val="004A29E8"/>
    <w:rsid w:val="0055380D"/>
    <w:rsid w:val="00557E8E"/>
    <w:rsid w:val="005629A8"/>
    <w:rsid w:val="005940BC"/>
    <w:rsid w:val="005B549F"/>
    <w:rsid w:val="005D16B1"/>
    <w:rsid w:val="005F1F41"/>
    <w:rsid w:val="005F79EB"/>
    <w:rsid w:val="00627B90"/>
    <w:rsid w:val="0063305F"/>
    <w:rsid w:val="00654ECF"/>
    <w:rsid w:val="00672761"/>
    <w:rsid w:val="006A6900"/>
    <w:rsid w:val="006B18A7"/>
    <w:rsid w:val="006B7864"/>
    <w:rsid w:val="00725459"/>
    <w:rsid w:val="00726CDC"/>
    <w:rsid w:val="00731912"/>
    <w:rsid w:val="007E2543"/>
    <w:rsid w:val="00807F4B"/>
    <w:rsid w:val="00811FD7"/>
    <w:rsid w:val="008A019A"/>
    <w:rsid w:val="008C1286"/>
    <w:rsid w:val="008D789E"/>
    <w:rsid w:val="00971604"/>
    <w:rsid w:val="00977AF9"/>
    <w:rsid w:val="0099427E"/>
    <w:rsid w:val="009A6739"/>
    <w:rsid w:val="009B605C"/>
    <w:rsid w:val="00A1215C"/>
    <w:rsid w:val="00A22FC8"/>
    <w:rsid w:val="00A23B4F"/>
    <w:rsid w:val="00A41A43"/>
    <w:rsid w:val="00A55D03"/>
    <w:rsid w:val="00A6043C"/>
    <w:rsid w:val="00A75057"/>
    <w:rsid w:val="00A9258A"/>
    <w:rsid w:val="00AC0FB7"/>
    <w:rsid w:val="00AC1350"/>
    <w:rsid w:val="00B33EAF"/>
    <w:rsid w:val="00B572F7"/>
    <w:rsid w:val="00C04B4B"/>
    <w:rsid w:val="00C26FB4"/>
    <w:rsid w:val="00C51E7E"/>
    <w:rsid w:val="00C61215"/>
    <w:rsid w:val="00C81E3E"/>
    <w:rsid w:val="00C82016"/>
    <w:rsid w:val="00C92568"/>
    <w:rsid w:val="00CA66C8"/>
    <w:rsid w:val="00CB404F"/>
    <w:rsid w:val="00CD71D0"/>
    <w:rsid w:val="00CE2A2C"/>
    <w:rsid w:val="00CE7C63"/>
    <w:rsid w:val="00CF1F6C"/>
    <w:rsid w:val="00D0212C"/>
    <w:rsid w:val="00D023A5"/>
    <w:rsid w:val="00DB1079"/>
    <w:rsid w:val="00DC59D2"/>
    <w:rsid w:val="00E413F7"/>
    <w:rsid w:val="00E70329"/>
    <w:rsid w:val="00E75A06"/>
    <w:rsid w:val="00E92E78"/>
    <w:rsid w:val="00F44C6A"/>
    <w:rsid w:val="00F87DA4"/>
    <w:rsid w:val="00FD4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D62CDC"/>
  <w15:docId w15:val="{5358F289-FA0D-4143-ADED-9460910FD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5459"/>
    <w:pPr>
      <w:spacing w:after="0" w:line="21" w:lineRule="atLeast"/>
    </w:pPr>
  </w:style>
  <w:style w:type="paragraph" w:styleId="Heading1">
    <w:name w:val="heading 1"/>
    <w:basedOn w:val="Normal"/>
    <w:next w:val="Normal"/>
    <w:link w:val="Heading1Char"/>
    <w:uiPriority w:val="9"/>
    <w:qFormat/>
    <w:rsid w:val="0072545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2545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b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2545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  <w:rsid w:val="00725459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725459"/>
  </w:style>
  <w:style w:type="paragraph" w:styleId="ListParagraph">
    <w:name w:val="List Paragraph"/>
    <w:basedOn w:val="Normal"/>
    <w:uiPriority w:val="34"/>
    <w:qFormat/>
    <w:rsid w:val="00725459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725459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725459"/>
    <w:rPr>
      <w:rFonts w:asciiTheme="majorHAnsi" w:eastAsiaTheme="majorEastAsia" w:hAnsiTheme="majorHAnsi" w:cstheme="majorBidi"/>
      <w:b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725459"/>
    <w:pPr>
      <w:spacing w:line="240" w:lineRule="auto"/>
      <w:contextualSpacing/>
      <w:jc w:val="center"/>
    </w:pPr>
    <w:rPr>
      <w:rFonts w:asciiTheme="majorHAnsi" w:eastAsiaTheme="majorEastAsia" w:hAnsiTheme="majorHAnsi" w:cstheme="majorBidi"/>
      <w:b/>
      <w:spacing w:val="-10"/>
      <w:kern w:val="28"/>
      <w:sz w:val="4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25459"/>
    <w:rPr>
      <w:rFonts w:asciiTheme="majorHAnsi" w:eastAsiaTheme="majorEastAsia" w:hAnsiTheme="majorHAnsi" w:cstheme="majorBidi"/>
      <w:b/>
      <w:spacing w:val="-10"/>
      <w:kern w:val="28"/>
      <w:sz w:val="48"/>
      <w:szCs w:val="56"/>
    </w:rPr>
  </w:style>
  <w:style w:type="paragraph" w:styleId="Header">
    <w:name w:val="header"/>
    <w:basedOn w:val="Normal"/>
    <w:link w:val="HeaderChar"/>
    <w:uiPriority w:val="99"/>
    <w:unhideWhenUsed/>
    <w:rsid w:val="00725459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5459"/>
  </w:style>
  <w:style w:type="paragraph" w:styleId="Footer">
    <w:name w:val="footer"/>
    <w:basedOn w:val="Normal"/>
    <w:link w:val="FooterChar"/>
    <w:uiPriority w:val="99"/>
    <w:unhideWhenUsed/>
    <w:rsid w:val="00725459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5459"/>
  </w:style>
  <w:style w:type="character" w:customStyle="1" w:styleId="Heading2Char">
    <w:name w:val="Heading 2 Char"/>
    <w:basedOn w:val="DefaultParagraphFont"/>
    <w:link w:val="Heading2"/>
    <w:uiPriority w:val="9"/>
    <w:rsid w:val="00725459"/>
    <w:rPr>
      <w:rFonts w:asciiTheme="majorHAnsi" w:eastAsiaTheme="majorEastAsia" w:hAnsiTheme="majorHAnsi" w:cstheme="majorBidi"/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25459"/>
    <w:rPr>
      <w:rFonts w:asciiTheme="majorHAnsi" w:eastAsiaTheme="majorEastAsia" w:hAnsiTheme="majorHAnsi" w:cstheme="majorBidi"/>
      <w:sz w:val="24"/>
      <w:szCs w:val="24"/>
    </w:rPr>
  </w:style>
  <w:style w:type="table" w:styleId="TableGrid">
    <w:name w:val="Table Grid"/>
    <w:basedOn w:val="TableNormal"/>
    <w:uiPriority w:val="39"/>
    <w:rsid w:val="007254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72545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25459"/>
    <w:rPr>
      <w:color w:val="605E5C"/>
      <w:shd w:val="clear" w:color="auto" w:fill="E1DFDD"/>
    </w:rPr>
  </w:style>
  <w:style w:type="paragraph" w:customStyle="1" w:styleId="Default">
    <w:name w:val="Default"/>
    <w:rsid w:val="0072545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oSpacingChar">
    <w:name w:val="No Spacing Char"/>
    <w:link w:val="NoSpacing"/>
    <w:uiPriority w:val="1"/>
    <w:rsid w:val="005F1F41"/>
  </w:style>
  <w:style w:type="character" w:styleId="CommentReference">
    <w:name w:val="annotation reference"/>
    <w:basedOn w:val="DefaultParagraphFont"/>
    <w:uiPriority w:val="99"/>
    <w:semiHidden/>
    <w:unhideWhenUsed/>
    <w:rsid w:val="0072545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2545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2545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545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5459"/>
    <w:rPr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725459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72545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spiess\Box\Oregon%20Ag%20Mech%20CDE%20Curriculum\Survey\Survey%20Unit%20Plan.doc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Survey Unit Plan.docx</Template>
  <TotalTime>1</TotalTime>
  <Pages>7</Pages>
  <Words>340</Words>
  <Characters>1942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Michael Spiess</cp:lastModifiedBy>
  <cp:revision>2</cp:revision>
  <dcterms:created xsi:type="dcterms:W3CDTF">2022-08-05T00:51:00Z</dcterms:created>
  <dcterms:modified xsi:type="dcterms:W3CDTF">2022-08-05T00:51:00Z</dcterms:modified>
</cp:coreProperties>
</file>